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276CE" w14:textId="77777777" w:rsidR="00404549" w:rsidRPr="000D082E" w:rsidRDefault="005F30AC" w:rsidP="002771A2">
      <w:pPr>
        <w:rPr>
          <w:lang w:val="en-A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794880" behindDoc="0" locked="0" layoutInCell="1" allowOverlap="1" wp14:anchorId="234F0044" wp14:editId="2590481C">
                <wp:simplePos x="0" y="0"/>
                <wp:positionH relativeFrom="column">
                  <wp:posOffset>333955</wp:posOffset>
                </wp:positionH>
                <wp:positionV relativeFrom="paragraph">
                  <wp:posOffset>-127221</wp:posOffset>
                </wp:positionV>
                <wp:extent cx="2466285" cy="638175"/>
                <wp:effectExtent l="0" t="0" r="0" b="0"/>
                <wp:wrapNone/>
                <wp:docPr id="1608691345" name="Text Box 1608691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285" cy="638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162FEA" w14:textId="7E9BFAB6" w:rsidR="002771A2" w:rsidRPr="005F30AC" w:rsidRDefault="0092692F" w:rsidP="002771A2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sz w:val="56"/>
                                <w:szCs w:val="72"/>
                                <w:rtl/>
                                <w:lang w:bidi="ar-SY"/>
                              </w:rPr>
                            </w:pP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56"/>
                                <w:szCs w:val="72"/>
                                <w:rtl/>
                                <w:lang w:bidi="ar-SY"/>
                              </w:rPr>
                              <w:t>استبيان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4F0044" id="_x0000_t202" coordsize="21600,21600" o:spt="202" path="m,l,21600r21600,l21600,xe">
                <v:stroke joinstyle="miter"/>
                <v:path gradientshapeok="t" o:connecttype="rect"/>
              </v:shapetype>
              <v:shape id="Text Box 1608691345" o:spid="_x0000_s1026" type="#_x0000_t202" style="position:absolute;left:0;text-align:left;margin-left:26.3pt;margin-top:-10pt;width:194.2pt;height:50.25pt;z-index:25279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" filled="f" stroked="f" strokeweight=".5pt">
                <v:textbox>
                  <w:txbxContent>
                    <w:p w14:paraId="02162FEA" w14:textId="7E9BFAB6" w:rsidR="002771A2" w:rsidRPr="005F30AC" w:rsidRDefault="0092692F" w:rsidP="002771A2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sz w:val="56"/>
                          <w:szCs w:val="72"/>
                          <w:rtl/>
                          <w:lang w:bidi="ar-SY"/>
                        </w:rPr>
                      </w:pPr>
                      <w:r>
                        <w:rPr>
                          <w:rFonts w:ascii="Adobe Arabic" w:hAnsi="Adobe Arabic" w:cs="Adobe Arabic" w:hint="cs"/>
                          <w:b/>
                          <w:bCs/>
                          <w:sz w:val="56"/>
                          <w:szCs w:val="72"/>
                          <w:rtl/>
                          <w:lang w:bidi="ar-SY"/>
                        </w:rPr>
                        <w:t>استبيان</w:t>
                      </w:r>
                    </w:p>
                  </w:txbxContent>
                </v:textbox>
              </v:shape>
            </w:pict>
          </mc:Fallback>
        </mc:AlternateContent>
      </w:r>
      <w:r w:rsidRPr="00F131A0">
        <w:rPr>
          <w:noProof/>
        </w:rPr>
        <mc:AlternateContent>
          <mc:Choice Requires="wpg">
            <w:drawing>
              <wp:anchor distT="0" distB="0" distL="114300" distR="114300" simplePos="0" relativeHeight="252791808" behindDoc="0" locked="0" layoutInCell="1" allowOverlap="1" wp14:anchorId="6953F00E" wp14:editId="542D37AE">
                <wp:simplePos x="0" y="0"/>
                <wp:positionH relativeFrom="column">
                  <wp:posOffset>-2409825</wp:posOffset>
                </wp:positionH>
                <wp:positionV relativeFrom="paragraph">
                  <wp:posOffset>-114300</wp:posOffset>
                </wp:positionV>
                <wp:extent cx="10131425" cy="552450"/>
                <wp:effectExtent l="0" t="0" r="3175" b="0"/>
                <wp:wrapNone/>
                <wp:docPr id="1608691339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25" cy="552450"/>
                          <a:chOff x="-903768" y="0"/>
                          <a:chExt cx="10131490" cy="957943"/>
                        </a:xfrm>
                      </wpg:grpSpPr>
                      <wps:wsp>
                        <wps:cNvPr id="1608691340" name="Rectangle 1608691340"/>
                        <wps:cNvSpPr/>
                        <wps:spPr>
                          <a:xfrm>
                            <a:off x="4411216" y="0"/>
                            <a:ext cx="4816506" cy="95794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08691341" name="Rectangle 1608691341"/>
                        <wps:cNvSpPr/>
                        <wps:spPr>
                          <a:xfrm>
                            <a:off x="-903768" y="0"/>
                            <a:ext cx="2609410" cy="95794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090BA9" id="Group 15" o:spid="_x0000_s1026" style="position:absolute;margin-left:-189.75pt;margin-top:-9pt;width:797.75pt;height:43.5pt;z-index:252791808;mso-width-relative:margin;mso-height-relative:margin" coordorigin="-9037" coordsize="101314,9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">
                <v:rect id="Rectangle 1608691340" o:spid="_x0000_s1027" style="position:absolute;left:44112;width:48165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" fillcolor="#a5a5a5 [2092]" stroked="f" strokeweight="1pt"/>
                <v:rect id="Rectangle 1608691341" o:spid="_x0000_s1028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" fillcolor="#a5a5a5 [2092]" stroked="f" strokeweight="1pt"/>
              </v:group>
            </w:pict>
          </mc:Fallback>
        </mc:AlternateContent>
      </w:r>
      <w:r w:rsidRPr="002771A2">
        <w:rPr>
          <w:noProof/>
        </w:rPr>
        <mc:AlternateContent>
          <mc:Choice Requires="wpg">
            <w:drawing>
              <wp:anchor distT="0" distB="0" distL="114300" distR="114300" simplePos="0" relativeHeight="252796928" behindDoc="0" locked="0" layoutInCell="1" allowOverlap="1" wp14:anchorId="65BDEBF2" wp14:editId="421185AB">
                <wp:simplePos x="0" y="0"/>
                <wp:positionH relativeFrom="column">
                  <wp:posOffset>1913255</wp:posOffset>
                </wp:positionH>
                <wp:positionV relativeFrom="paragraph">
                  <wp:posOffset>-612775</wp:posOffset>
                </wp:positionV>
                <wp:extent cx="572357" cy="138943"/>
                <wp:effectExtent l="0" t="0" r="18415" b="13970"/>
                <wp:wrapNone/>
                <wp:docPr id="1608691346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2357" cy="138943"/>
                          <a:chOff x="0" y="0"/>
                          <a:chExt cx="811168" cy="196896"/>
                        </a:xfrm>
                        <a:solidFill>
                          <a:srgbClr val="168489"/>
                        </a:solidFill>
                      </wpg:grpSpPr>
                      <wps:wsp>
                        <wps:cNvPr id="1608691347" name="Oval 1608691347"/>
                        <wps:cNvSpPr/>
                        <wps:spPr>
                          <a:xfrm>
                            <a:off x="0" y="0"/>
                            <a:ext cx="196896" cy="196896"/>
                          </a:xfrm>
                          <a:prstGeom prst="ellipse">
                            <a:avLst/>
                          </a:prstGeom>
                          <a:grpFill/>
                          <a:ln>
                            <a:solidFill>
                              <a:srgbClr val="168489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08691348" name="Oval 1608691348"/>
                        <wps:cNvSpPr/>
                        <wps:spPr>
                          <a:xfrm>
                            <a:off x="307136" y="0"/>
                            <a:ext cx="196896" cy="196896"/>
                          </a:xfrm>
                          <a:prstGeom prst="ellipse">
                            <a:avLst/>
                          </a:prstGeom>
                          <a:grpFill/>
                          <a:ln>
                            <a:solidFill>
                              <a:srgbClr val="168489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08691349" name="Oval 1608691349"/>
                        <wps:cNvSpPr/>
                        <wps:spPr>
                          <a:xfrm>
                            <a:off x="614272" y="0"/>
                            <a:ext cx="196896" cy="196896"/>
                          </a:xfrm>
                          <a:prstGeom prst="ellipse">
                            <a:avLst/>
                          </a:prstGeom>
                          <a:grpFill/>
                          <a:ln>
                            <a:solidFill>
                              <a:srgbClr val="168489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69021A" id="Group 18" o:spid="_x0000_s1026" style="position:absolute;margin-left:150.65pt;margin-top:-48.25pt;width:45.05pt;height:10.95pt;z-index:252796928;mso-width-relative:margin;mso-height-relative:margin" coordsize="8111,1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">
                <v:oval id="Oval 1608691347" o:spid="_x0000_s1027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" filled="f" strokecolor="#168489" strokeweight="1pt">
                  <v:stroke joinstyle="miter"/>
                </v:oval>
                <v:oval id="Oval 1608691348" o:spid="_x0000_s1028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" filled="f" strokecolor="#168489" strokeweight="1pt">
                  <v:stroke joinstyle="miter"/>
                </v:oval>
                <v:oval id="Oval 1608691349" o:spid="_x0000_s1029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" filled="f" strokecolor="#168489" strokeweight="1pt">
                  <v:stroke joinstyle="miter"/>
                </v:oval>
              </v:group>
            </w:pict>
          </mc:Fallback>
        </mc:AlternateContent>
      </w:r>
    </w:p>
    <w:p w14:paraId="3C44A5F6" w14:textId="77777777" w:rsidR="00F53D08" w:rsidRPr="00F53D08" w:rsidRDefault="00F53D08" w:rsidP="00F53D08">
      <w:pPr>
        <w:rPr>
          <w:rtl/>
        </w:rPr>
      </w:pPr>
    </w:p>
    <w:p w14:paraId="309FA223" w14:textId="77777777" w:rsidR="00F53D08" w:rsidRPr="00F53D08" w:rsidRDefault="005F30AC" w:rsidP="00F53D08">
      <w:pPr>
        <w:rPr>
          <w:rtl/>
        </w:rPr>
      </w:pPr>
      <w:r w:rsidRPr="002771A2">
        <w:rPr>
          <w:noProof/>
        </w:rPr>
        <mc:AlternateContent>
          <mc:Choice Requires="wpg">
            <w:drawing>
              <wp:anchor distT="0" distB="0" distL="114300" distR="114300" simplePos="0" relativeHeight="252798976" behindDoc="0" locked="0" layoutInCell="1" allowOverlap="1" wp14:anchorId="3541DA65" wp14:editId="3A643666">
                <wp:simplePos x="0" y="0"/>
                <wp:positionH relativeFrom="column">
                  <wp:posOffset>446405</wp:posOffset>
                </wp:positionH>
                <wp:positionV relativeFrom="paragraph">
                  <wp:posOffset>47625</wp:posOffset>
                </wp:positionV>
                <wp:extent cx="572357" cy="138943"/>
                <wp:effectExtent l="0" t="0" r="18415" b="13970"/>
                <wp:wrapNone/>
                <wp:docPr id="1608691350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2357" cy="138943"/>
                          <a:chOff x="0" y="0"/>
                          <a:chExt cx="811168" cy="196896"/>
                        </a:xfrm>
                        <a:solidFill>
                          <a:srgbClr val="168489"/>
                        </a:solidFill>
                      </wpg:grpSpPr>
                      <wps:wsp>
                        <wps:cNvPr id="1608691351" name="Oval 1608691351"/>
                        <wps:cNvSpPr/>
                        <wps:spPr>
                          <a:xfrm>
                            <a:off x="0" y="0"/>
                            <a:ext cx="196896" cy="196896"/>
                          </a:xfrm>
                          <a:prstGeom prst="ellipse">
                            <a:avLst/>
                          </a:prstGeom>
                          <a:grpFill/>
                          <a:ln>
                            <a:solidFill>
                              <a:srgbClr val="168489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08691352" name="Oval 1608691352"/>
                        <wps:cNvSpPr/>
                        <wps:spPr>
                          <a:xfrm>
                            <a:off x="307136" y="0"/>
                            <a:ext cx="196896" cy="196896"/>
                          </a:xfrm>
                          <a:prstGeom prst="ellipse">
                            <a:avLst/>
                          </a:prstGeom>
                          <a:grpFill/>
                          <a:ln>
                            <a:solidFill>
                              <a:srgbClr val="168489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08691353" name="Oval 1608691353"/>
                        <wps:cNvSpPr/>
                        <wps:spPr>
                          <a:xfrm>
                            <a:off x="614272" y="0"/>
                            <a:ext cx="196896" cy="196896"/>
                          </a:xfrm>
                          <a:prstGeom prst="ellipse">
                            <a:avLst/>
                          </a:prstGeom>
                          <a:grpFill/>
                          <a:ln>
                            <a:solidFill>
                              <a:srgbClr val="168489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E5EFF0" id="Group 18" o:spid="_x0000_s1026" style="position:absolute;margin-left:35.15pt;margin-top:3.75pt;width:45.05pt;height:10.95pt;z-index:252798976;mso-width-relative:margin;mso-height-relative:margin" coordsize="8111,1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">
                <v:oval id="Oval 1608691351" o:spid="_x0000_s1027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" filled="f" strokecolor="#168489" strokeweight="1pt">
                  <v:stroke joinstyle="miter"/>
                </v:oval>
                <v:oval id="Oval 1608691352" o:spid="_x0000_s1028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" filled="f" strokecolor="#168489" strokeweight="1pt">
                  <v:stroke joinstyle="miter"/>
                </v:oval>
                <v:oval id="Oval 1608691353" o:spid="_x0000_s1029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" filled="f" strokecolor="#168489" strokeweight="1pt">
                  <v:stroke joinstyle="miter"/>
                </v:oval>
              </v:group>
            </w:pict>
          </mc:Fallback>
        </mc:AlternateContent>
      </w:r>
    </w:p>
    <w:p w14:paraId="771BF566" w14:textId="77777777" w:rsidR="00F53D08" w:rsidRPr="00F53D08" w:rsidRDefault="00F53D08" w:rsidP="00F53D08">
      <w:pPr>
        <w:rPr>
          <w:rtl/>
        </w:rPr>
      </w:pPr>
    </w:p>
    <w:p w14:paraId="06A23E59" w14:textId="77777777" w:rsidR="00F53D08" w:rsidRPr="00F53D08" w:rsidRDefault="00F53D08" w:rsidP="00F53D08">
      <w:pPr>
        <w:rPr>
          <w:rtl/>
        </w:rPr>
      </w:pPr>
    </w:p>
    <w:p w14:paraId="193E8C37" w14:textId="77777777" w:rsidR="00F53D08" w:rsidRPr="00F53D08" w:rsidRDefault="002771A2" w:rsidP="00F53D08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801024" behindDoc="0" locked="0" layoutInCell="1" allowOverlap="1" wp14:anchorId="3187BB80" wp14:editId="3F30EC2D">
                <wp:simplePos x="0" y="0"/>
                <wp:positionH relativeFrom="column">
                  <wp:posOffset>584200</wp:posOffset>
                </wp:positionH>
                <wp:positionV relativeFrom="paragraph">
                  <wp:posOffset>294005</wp:posOffset>
                </wp:positionV>
                <wp:extent cx="4478020" cy="977900"/>
                <wp:effectExtent l="0" t="0" r="0" b="0"/>
                <wp:wrapNone/>
                <wp:docPr id="1608691354" name="Text Box 1608691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8020" cy="977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027ADC" w14:textId="77777777" w:rsidR="00AB3D89" w:rsidRPr="002771A2" w:rsidRDefault="00AB3D89" w:rsidP="00AB3D89">
                            <w:pPr>
                              <w:bidi w:val="0"/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sz w:val="72"/>
                                <w:szCs w:val="96"/>
                                <w:rtl/>
                                <w:lang w:bidi="ar-SY"/>
                              </w:rPr>
                            </w:pPr>
                            <w:r w:rsidRPr="00F12A94">
                              <w:rPr>
                                <w:rFonts w:ascii="Adobe Arabic" w:hAnsi="Adobe Arabic" w:cs="Adobe Arabic"/>
                                <w:b/>
                                <w:bCs/>
                                <w:sz w:val="72"/>
                                <w:szCs w:val="96"/>
                                <w:rtl/>
                                <w:lang w:bidi="ar-SY"/>
                              </w:rPr>
                              <w:t>الإشراف والتنظيم الإداري</w:t>
                            </w:r>
                          </w:p>
                          <w:p w14:paraId="2722A80F" w14:textId="65A94D2C" w:rsidR="002771A2" w:rsidRPr="002771A2" w:rsidRDefault="002771A2" w:rsidP="002771A2">
                            <w:pPr>
                              <w:bidi w:val="0"/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sz w:val="72"/>
                                <w:szCs w:val="96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7BB80" id="Text Box 1608691354" o:spid="_x0000_s1027" type="#_x0000_t202" style="position:absolute;left:0;text-align:left;margin-left:46pt;margin-top:23.15pt;width:352.6pt;height:77pt;z-index:25280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" filled="f" stroked="f" strokeweight=".5pt">
                <v:textbox>
                  <w:txbxContent>
                    <w:p w14:paraId="2B027ADC" w14:textId="77777777" w:rsidR="00AB3D89" w:rsidRPr="002771A2" w:rsidRDefault="00AB3D89" w:rsidP="00AB3D89">
                      <w:pPr>
                        <w:bidi w:val="0"/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sz w:val="72"/>
                          <w:szCs w:val="96"/>
                          <w:rtl/>
                          <w:lang w:bidi="ar-SY"/>
                        </w:rPr>
                      </w:pPr>
                      <w:r w:rsidRPr="00F12A94">
                        <w:rPr>
                          <w:rFonts w:ascii="Adobe Arabic" w:hAnsi="Adobe Arabic" w:cs="Adobe Arabic"/>
                          <w:b/>
                          <w:bCs/>
                          <w:sz w:val="72"/>
                          <w:szCs w:val="96"/>
                          <w:rtl/>
                          <w:lang w:bidi="ar-SY"/>
                        </w:rPr>
                        <w:t>الإشراف والتنظيم الإداري</w:t>
                      </w:r>
                    </w:p>
                    <w:p w14:paraId="2722A80F" w14:textId="65A94D2C" w:rsidR="002771A2" w:rsidRPr="002771A2" w:rsidRDefault="002771A2" w:rsidP="002771A2">
                      <w:pPr>
                        <w:bidi w:val="0"/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sz w:val="72"/>
                          <w:szCs w:val="96"/>
                          <w:rtl/>
                          <w:lang w:bidi="ar-SY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F95D015" w14:textId="77777777" w:rsidR="00F53D08" w:rsidRPr="00F53D08" w:rsidRDefault="00F53D08" w:rsidP="00F53D08">
      <w:pPr>
        <w:rPr>
          <w:rtl/>
        </w:rPr>
      </w:pPr>
    </w:p>
    <w:p w14:paraId="015C6EA7" w14:textId="77777777" w:rsidR="00F53D08" w:rsidRPr="00F53D08" w:rsidRDefault="00F53D08" w:rsidP="00F53D08">
      <w:pPr>
        <w:rPr>
          <w:rtl/>
        </w:rPr>
      </w:pPr>
    </w:p>
    <w:p w14:paraId="520DB8E9" w14:textId="77777777" w:rsidR="00F53D08" w:rsidRPr="00F53D08" w:rsidRDefault="00F53D08" w:rsidP="00F53D08">
      <w:pPr>
        <w:rPr>
          <w:rtl/>
        </w:rPr>
      </w:pPr>
    </w:p>
    <w:p w14:paraId="737B9DFB" w14:textId="77777777" w:rsidR="00F53D08" w:rsidRPr="00F53D08" w:rsidRDefault="00F53D08" w:rsidP="002771A2">
      <w:pPr>
        <w:rPr>
          <w:rtl/>
        </w:rPr>
      </w:pPr>
    </w:p>
    <w:p w14:paraId="68689B98" w14:textId="77777777" w:rsidR="00F53D08" w:rsidRPr="00F53D08" w:rsidRDefault="002771A2" w:rsidP="00F53D08">
      <w:pPr>
        <w:rPr>
          <w:rtl/>
          <w:lang w:bidi="ar-SY"/>
        </w:rPr>
      </w:pPr>
      <w:r w:rsidRPr="002771A2">
        <w:rPr>
          <w:noProof/>
        </w:rPr>
        <mc:AlternateContent>
          <mc:Choice Requires="wpg">
            <w:drawing>
              <wp:anchor distT="0" distB="0" distL="114300" distR="114300" simplePos="0" relativeHeight="252803072" behindDoc="0" locked="0" layoutInCell="1" allowOverlap="1" wp14:anchorId="52E1498C" wp14:editId="27CF597A">
                <wp:simplePos x="0" y="0"/>
                <wp:positionH relativeFrom="margin">
                  <wp:posOffset>2009523</wp:posOffset>
                </wp:positionH>
                <wp:positionV relativeFrom="paragraph">
                  <wp:posOffset>159300</wp:posOffset>
                </wp:positionV>
                <wp:extent cx="1701240" cy="125988"/>
                <wp:effectExtent l="0" t="0" r="0" b="7620"/>
                <wp:wrapNone/>
                <wp:docPr id="1608691359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1240" cy="125988"/>
                          <a:chOff x="0" y="0"/>
                          <a:chExt cx="2658430" cy="196896"/>
                        </a:xfrm>
                        <a:solidFill>
                          <a:schemeClr val="bg1">
                            <a:lumMod val="65000"/>
                          </a:schemeClr>
                        </a:solidFill>
                      </wpg:grpSpPr>
                      <wps:wsp>
                        <wps:cNvPr id="1608691360" name="Oval 1608691360"/>
                        <wps:cNvSpPr/>
                        <wps:spPr>
                          <a:xfrm>
                            <a:off x="0" y="0"/>
                            <a:ext cx="196896" cy="196896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08691361" name="Oval 1608691361"/>
                        <wps:cNvSpPr/>
                        <wps:spPr>
                          <a:xfrm>
                            <a:off x="307136" y="0"/>
                            <a:ext cx="196896" cy="196896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08691362" name="Oval 1608691362"/>
                        <wps:cNvSpPr/>
                        <wps:spPr>
                          <a:xfrm>
                            <a:off x="614272" y="0"/>
                            <a:ext cx="196896" cy="196896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08691363" name="Oval 1608691363"/>
                        <wps:cNvSpPr/>
                        <wps:spPr>
                          <a:xfrm>
                            <a:off x="925854" y="0"/>
                            <a:ext cx="196896" cy="196896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08691364" name="Oval 1608691364"/>
                        <wps:cNvSpPr/>
                        <wps:spPr>
                          <a:xfrm>
                            <a:off x="1232990" y="0"/>
                            <a:ext cx="196896" cy="196896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08691366" name="Oval 1608691366"/>
                        <wps:cNvSpPr/>
                        <wps:spPr>
                          <a:xfrm>
                            <a:off x="1540126" y="0"/>
                            <a:ext cx="196896" cy="196896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08691367" name="Oval 1608691367"/>
                        <wps:cNvSpPr/>
                        <wps:spPr>
                          <a:xfrm>
                            <a:off x="1847262" y="0"/>
                            <a:ext cx="196896" cy="196896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08691368" name="Oval 1608691368"/>
                        <wps:cNvSpPr/>
                        <wps:spPr>
                          <a:xfrm>
                            <a:off x="2154398" y="0"/>
                            <a:ext cx="196896" cy="196896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08691369" name="Oval 1608691369"/>
                        <wps:cNvSpPr/>
                        <wps:spPr>
                          <a:xfrm>
                            <a:off x="2461534" y="0"/>
                            <a:ext cx="196896" cy="196896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4760CF" id="Group 22" o:spid="_x0000_s1026" style="position:absolute;margin-left:158.25pt;margin-top:12.55pt;width:133.95pt;height:9.9pt;z-index:252803072;mso-position-horizontal-relative:margin;mso-width-relative:margin;mso-height-relative:margin" coordsize="26584,1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">
                <v:oval id="Oval 1608691360" o:spid="_x0000_s1027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" filled="f" stroked="f" strokeweight="1pt">
                  <v:stroke joinstyle="miter"/>
                </v:oval>
                <v:oval id="Oval 1608691361" o:spid="_x0000_s1028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" filled="f" stroked="f" strokeweight="1pt">
                  <v:stroke joinstyle="miter"/>
                </v:oval>
                <v:oval id="Oval 1608691362" o:spid="_x0000_s1029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" filled="f" stroked="f" strokeweight="1pt">
                  <v:stroke joinstyle="miter"/>
                </v:oval>
                <v:oval id="Oval 1608691363" o:spid="_x0000_s1030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" filled="f" stroked="f" strokeweight="1pt">
                  <v:stroke joinstyle="miter"/>
                </v:oval>
                <v:oval id="Oval 1608691364" o:spid="_x0000_s1031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" filled="f" stroked="f" strokeweight="1pt">
                  <v:stroke joinstyle="miter"/>
                </v:oval>
                <v:oval id="Oval 1608691366" o:spid="_x0000_s1032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" filled="f" stroked="f" strokeweight="1pt">
                  <v:stroke joinstyle="miter"/>
                </v:oval>
                <v:oval id="Oval 1608691367" o:spid="_x0000_s1033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" filled="f" stroked="f" strokeweight="1pt">
                  <v:stroke joinstyle="miter"/>
                </v:oval>
                <v:oval id="Oval 1608691368" o:spid="_x0000_s1034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" filled="f" stroked="f" strokeweight="1pt">
                  <v:stroke joinstyle="miter"/>
                </v:oval>
                <v:oval id="Oval 1608691369" o:spid="_x0000_s1035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" filled="f" stroked="f" strokeweight="1pt">
                  <v:stroke joinstyle="miter"/>
                </v:oval>
                <w10:wrap anchorx="margin"/>
              </v:group>
            </w:pict>
          </mc:Fallback>
        </mc:AlternateContent>
      </w:r>
    </w:p>
    <w:p w14:paraId="10260856" w14:textId="77777777" w:rsidR="00F53D08" w:rsidRPr="00F53D08" w:rsidRDefault="00F53D08" w:rsidP="00F53D08">
      <w:pPr>
        <w:rPr>
          <w:rtl/>
        </w:rPr>
      </w:pPr>
    </w:p>
    <w:p w14:paraId="1E1A9739" w14:textId="77777777" w:rsidR="00F53D08" w:rsidRPr="00F53D08" w:rsidRDefault="00636A52" w:rsidP="00636A52">
      <w:pPr>
        <w:tabs>
          <w:tab w:val="left" w:pos="3171"/>
        </w:tabs>
        <w:rPr>
          <w:rtl/>
          <w:lang w:bidi="ar-SY"/>
        </w:rPr>
      </w:pPr>
      <w:r>
        <w:tab/>
      </w:r>
    </w:p>
    <w:p w14:paraId="7D282039" w14:textId="77777777" w:rsidR="00F53D08" w:rsidRPr="00F53D08" w:rsidRDefault="00F53D08" w:rsidP="00F53D08">
      <w:pPr>
        <w:rPr>
          <w:rtl/>
        </w:rPr>
      </w:pPr>
    </w:p>
    <w:p w14:paraId="07692598" w14:textId="77777777" w:rsidR="00F53D08" w:rsidRPr="00F53D08" w:rsidRDefault="002771A2" w:rsidP="00F53D08">
      <w:pPr>
        <w:rPr>
          <w:rtl/>
        </w:rPr>
      </w:pPr>
      <w:r w:rsidRPr="00F131A0">
        <w:rPr>
          <w:noProof/>
        </w:rPr>
        <mc:AlternateContent>
          <mc:Choice Requires="wpg">
            <w:drawing>
              <wp:anchor distT="0" distB="0" distL="114300" distR="114300" simplePos="0" relativeHeight="252793856" behindDoc="0" locked="0" layoutInCell="1" allowOverlap="1" wp14:anchorId="58A85A16" wp14:editId="4D94E3BF">
                <wp:simplePos x="0" y="0"/>
                <wp:positionH relativeFrom="column">
                  <wp:posOffset>-2413000</wp:posOffset>
                </wp:positionH>
                <wp:positionV relativeFrom="paragraph">
                  <wp:posOffset>352839</wp:posOffset>
                </wp:positionV>
                <wp:extent cx="10131490" cy="957943"/>
                <wp:effectExtent l="0" t="0" r="22225" b="13970"/>
                <wp:wrapNone/>
                <wp:docPr id="1608691342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957943"/>
                          <a:chOff x="-903768" y="0"/>
                          <a:chExt cx="10131490" cy="957943"/>
                        </a:xfrm>
                      </wpg:grpSpPr>
                      <wps:wsp>
                        <wps:cNvPr id="1608691343" name="Rectangle 1608691343"/>
                        <wps:cNvSpPr/>
                        <wps:spPr>
                          <a:xfrm>
                            <a:off x="4208941" y="0"/>
                            <a:ext cx="5018781" cy="957943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solidFill>
                              <a:srgbClr val="168489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08691344" name="Rectangle 1608691344"/>
                        <wps:cNvSpPr/>
                        <wps:spPr>
                          <a:xfrm>
                            <a:off x="-903768" y="0"/>
                            <a:ext cx="5847907" cy="957943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solidFill>
                              <a:srgbClr val="168489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4C196F4" id="Group 15" o:spid="_x0000_s1026" style="position:absolute;margin-left:-190pt;margin-top:27.8pt;width:797.75pt;height:75.45pt;z-index:252793856;mso-width-relative:margin" coordorigin="-9037" coordsize="101314,9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">
                <v:rect id="Rectangle 1608691343" o:spid="_x0000_s1027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" fillcolor="#168489" strokecolor="#168489" strokeweight="1pt"/>
                <v:rect id="Rectangle 1608691344" o:spid="_x0000_s1028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" fillcolor="#168489" strokecolor="#168489" strokeweight="1pt"/>
              </v:group>
            </w:pict>
          </mc:Fallback>
        </mc:AlternateContent>
      </w:r>
    </w:p>
    <w:p w14:paraId="67D3E77F" w14:textId="77777777" w:rsidR="00C46C39" w:rsidRDefault="002771A2" w:rsidP="005E591D">
      <w:pPr>
        <w:bidi w:val="0"/>
        <w:spacing w:after="160" w:line="259" w:lineRule="auto"/>
        <w:jc w:val="left"/>
        <w:rPr>
          <w:lang w:bidi="ar-SY"/>
        </w:rPr>
      </w:pPr>
      <w:r>
        <w:rPr>
          <w:noProof/>
        </w:rPr>
        <w:drawing>
          <wp:anchor distT="0" distB="0" distL="114300" distR="114300" simplePos="0" relativeHeight="252804096" behindDoc="1" locked="0" layoutInCell="1" allowOverlap="1" wp14:anchorId="63F1E37C" wp14:editId="48E674EC">
            <wp:simplePos x="0" y="0"/>
            <wp:positionH relativeFrom="margin">
              <wp:posOffset>-948906</wp:posOffset>
            </wp:positionH>
            <wp:positionV relativeFrom="paragraph">
              <wp:posOffset>680636</wp:posOffset>
            </wp:positionV>
            <wp:extent cx="7622984" cy="4002066"/>
            <wp:effectExtent l="0" t="0" r="0" b="0"/>
            <wp:wrapNone/>
            <wp:docPr id="1608691370" name="Picture 1608691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2984" cy="4002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631">
        <w:rPr>
          <w:rtl/>
        </w:rPr>
        <w:br w:type="page"/>
      </w:r>
    </w:p>
    <w:p w14:paraId="122A03B4" w14:textId="53C99476" w:rsidR="004E34C8" w:rsidRDefault="004E34C8" w:rsidP="004E34C8">
      <w:pPr>
        <w:pStyle w:val="ad"/>
        <w:jc w:val="center"/>
        <w:rPr>
          <w:b w:val="0"/>
          <w:bCs/>
          <w:color w:val="168489"/>
          <w:sz w:val="52"/>
          <w:szCs w:val="52"/>
          <w:rtl/>
        </w:rPr>
      </w:pPr>
      <w:r>
        <w:rPr>
          <w:noProof/>
        </w:rPr>
        <w:lastRenderedPageBreak/>
        <w:drawing>
          <wp:anchor distT="0" distB="0" distL="114300" distR="114300" simplePos="0" relativeHeight="252805120" behindDoc="0" locked="0" layoutInCell="1" allowOverlap="1" wp14:anchorId="2AFDB7F2" wp14:editId="3439B73A">
            <wp:simplePos x="0" y="0"/>
            <wp:positionH relativeFrom="margin">
              <wp:align>right</wp:align>
            </wp:positionH>
            <wp:positionV relativeFrom="paragraph">
              <wp:posOffset>247650</wp:posOffset>
            </wp:positionV>
            <wp:extent cx="904875" cy="904875"/>
            <wp:effectExtent l="0" t="0" r="9525" b="9525"/>
            <wp:wrapSquare wrapText="bothSides"/>
            <wp:docPr id="2" name="Picture 2" descr="Questionnair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Questionnaire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6E1DF7" w14:textId="496571BF" w:rsidR="004E34C8" w:rsidRPr="004E34C8" w:rsidRDefault="004E34C8" w:rsidP="004E34C8">
      <w:pPr>
        <w:pStyle w:val="ad"/>
        <w:jc w:val="center"/>
        <w:rPr>
          <w:b w:val="0"/>
          <w:bCs/>
          <w:color w:val="168489"/>
          <w:sz w:val="52"/>
          <w:szCs w:val="52"/>
        </w:rPr>
      </w:pPr>
      <w:r w:rsidRPr="004E34C8">
        <w:rPr>
          <w:b w:val="0"/>
          <w:bCs/>
          <w:color w:val="168489"/>
          <w:sz w:val="52"/>
          <w:szCs w:val="52"/>
          <w:rtl/>
        </w:rPr>
        <w:t>نموذج استبانة قياس مهارات التنظيم الإداري</w:t>
      </w:r>
    </w:p>
    <w:p w14:paraId="4F8057BC" w14:textId="77777777" w:rsidR="004E34C8" w:rsidRPr="00266A9E" w:rsidRDefault="004E34C8" w:rsidP="004E34C8"/>
    <w:p w14:paraId="09B29A52" w14:textId="77777777" w:rsidR="004E34C8" w:rsidRPr="004E34C8" w:rsidRDefault="004E34C8" w:rsidP="004E34C8">
      <w:pPr>
        <w:pStyle w:val="ad"/>
        <w:rPr>
          <w:b w:val="0"/>
          <w:bCs/>
          <w:rtl/>
        </w:rPr>
      </w:pPr>
      <w:r w:rsidRPr="004E34C8">
        <w:rPr>
          <w:b w:val="0"/>
          <w:bCs/>
          <w:rtl/>
        </w:rPr>
        <w:t>مقياس الاستجابة</w:t>
      </w:r>
      <w:r w:rsidRPr="004E34C8">
        <w:rPr>
          <w:b w:val="0"/>
          <w:bCs/>
        </w:rPr>
        <w:t>:</w:t>
      </w:r>
    </w:p>
    <w:tbl>
      <w:tblPr>
        <w:tblStyle w:val="a6"/>
        <w:bidiVisual/>
        <w:tblW w:w="0" w:type="auto"/>
        <w:jc w:val="center"/>
        <w:tblBorders>
          <w:top w:val="single" w:sz="4" w:space="0" w:color="168489"/>
          <w:left w:val="single" w:sz="4" w:space="0" w:color="168489"/>
          <w:bottom w:val="single" w:sz="4" w:space="0" w:color="168489"/>
          <w:right w:val="single" w:sz="4" w:space="0" w:color="168489"/>
          <w:insideH w:val="single" w:sz="4" w:space="0" w:color="168489"/>
          <w:insideV w:val="single" w:sz="4" w:space="0" w:color="168489"/>
        </w:tblBorders>
        <w:tblLook w:val="04A0" w:firstRow="1" w:lastRow="0" w:firstColumn="1" w:lastColumn="0" w:noHBand="0" w:noVBand="1"/>
      </w:tblPr>
      <w:tblGrid>
        <w:gridCol w:w="1043"/>
        <w:gridCol w:w="1530"/>
        <w:gridCol w:w="1260"/>
      </w:tblGrid>
      <w:tr w:rsidR="004E34C8" w14:paraId="0CB262B2" w14:textId="77777777" w:rsidTr="004E34C8">
        <w:trPr>
          <w:jc w:val="center"/>
        </w:trPr>
        <w:tc>
          <w:tcPr>
            <w:tcW w:w="1043" w:type="dxa"/>
            <w:vAlign w:val="center"/>
          </w:tcPr>
          <w:p w14:paraId="23D6F928" w14:textId="77777777" w:rsidR="004E34C8" w:rsidRPr="004E34C8" w:rsidRDefault="004E34C8" w:rsidP="004E34C8">
            <w:pPr>
              <w:pStyle w:val="ad"/>
              <w:jc w:val="center"/>
              <w:rPr>
                <w:b w:val="0"/>
                <w:bCs/>
                <w:color w:val="168489"/>
                <w:rtl/>
              </w:rPr>
            </w:pPr>
            <w:r w:rsidRPr="004E34C8">
              <w:rPr>
                <w:rFonts w:hint="cs"/>
                <w:b w:val="0"/>
                <w:bCs/>
                <w:color w:val="168489"/>
                <w:rtl/>
              </w:rPr>
              <w:t>رقم</w:t>
            </w:r>
          </w:p>
        </w:tc>
        <w:tc>
          <w:tcPr>
            <w:tcW w:w="1530" w:type="dxa"/>
            <w:vAlign w:val="center"/>
          </w:tcPr>
          <w:p w14:paraId="0921444F" w14:textId="77777777" w:rsidR="004E34C8" w:rsidRPr="004E34C8" w:rsidRDefault="004E34C8" w:rsidP="004E34C8">
            <w:pPr>
              <w:pStyle w:val="ad"/>
              <w:jc w:val="center"/>
              <w:rPr>
                <w:b w:val="0"/>
                <w:bCs/>
                <w:color w:val="168489"/>
                <w:rtl/>
              </w:rPr>
            </w:pPr>
            <w:r w:rsidRPr="004E34C8">
              <w:rPr>
                <w:rFonts w:hint="cs"/>
                <w:b w:val="0"/>
                <w:bCs/>
                <w:color w:val="168489"/>
                <w:rtl/>
              </w:rPr>
              <w:t>الخيار</w:t>
            </w:r>
          </w:p>
        </w:tc>
        <w:tc>
          <w:tcPr>
            <w:tcW w:w="1260" w:type="dxa"/>
            <w:vAlign w:val="center"/>
          </w:tcPr>
          <w:p w14:paraId="5C4636D5" w14:textId="77777777" w:rsidR="004E34C8" w:rsidRPr="004E34C8" w:rsidRDefault="004E34C8" w:rsidP="004E34C8">
            <w:pPr>
              <w:pStyle w:val="ad"/>
              <w:jc w:val="center"/>
              <w:rPr>
                <w:b w:val="0"/>
                <w:bCs/>
                <w:color w:val="168489"/>
                <w:rtl/>
              </w:rPr>
            </w:pPr>
            <w:r w:rsidRPr="004E34C8">
              <w:rPr>
                <w:rFonts w:hint="cs"/>
                <w:b w:val="0"/>
                <w:bCs/>
                <w:color w:val="168489"/>
                <w:rtl/>
              </w:rPr>
              <w:t>الدرجة</w:t>
            </w:r>
          </w:p>
        </w:tc>
      </w:tr>
      <w:tr w:rsidR="004E34C8" w14:paraId="587CF3D5" w14:textId="77777777" w:rsidTr="004E34C8">
        <w:trPr>
          <w:jc w:val="center"/>
        </w:trPr>
        <w:tc>
          <w:tcPr>
            <w:tcW w:w="1043" w:type="dxa"/>
            <w:vAlign w:val="center"/>
          </w:tcPr>
          <w:p w14:paraId="32810DEC" w14:textId="77777777" w:rsidR="004E34C8" w:rsidRDefault="004E34C8" w:rsidP="004E34C8">
            <w:pPr>
              <w:pStyle w:val="ad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1-</w:t>
            </w:r>
          </w:p>
        </w:tc>
        <w:tc>
          <w:tcPr>
            <w:tcW w:w="1530" w:type="dxa"/>
            <w:vAlign w:val="center"/>
          </w:tcPr>
          <w:p w14:paraId="1BFFE69C" w14:textId="77777777" w:rsidR="004E34C8" w:rsidRDefault="004E34C8" w:rsidP="004E34C8">
            <w:pPr>
              <w:pStyle w:val="ad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دائماً</w:t>
            </w:r>
          </w:p>
        </w:tc>
        <w:tc>
          <w:tcPr>
            <w:tcW w:w="1260" w:type="dxa"/>
            <w:vAlign w:val="center"/>
          </w:tcPr>
          <w:p w14:paraId="433EBA46" w14:textId="77777777" w:rsidR="004E34C8" w:rsidRDefault="004E34C8" w:rsidP="004E34C8">
            <w:pPr>
              <w:pStyle w:val="ad"/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4E34C8" w14:paraId="09E02210" w14:textId="77777777" w:rsidTr="004E34C8">
        <w:trPr>
          <w:jc w:val="center"/>
        </w:trPr>
        <w:tc>
          <w:tcPr>
            <w:tcW w:w="1043" w:type="dxa"/>
            <w:vAlign w:val="center"/>
          </w:tcPr>
          <w:p w14:paraId="4CA31B81" w14:textId="77777777" w:rsidR="004E34C8" w:rsidRDefault="004E34C8" w:rsidP="004E34C8">
            <w:pPr>
              <w:pStyle w:val="ad"/>
              <w:jc w:val="center"/>
              <w:rPr>
                <w:rtl/>
              </w:rPr>
            </w:pPr>
            <w:r>
              <w:rPr>
                <w:rFonts w:hint="cs"/>
                <w:rtl/>
              </w:rPr>
              <w:t>2-</w:t>
            </w:r>
          </w:p>
        </w:tc>
        <w:tc>
          <w:tcPr>
            <w:tcW w:w="1530" w:type="dxa"/>
            <w:vAlign w:val="center"/>
          </w:tcPr>
          <w:p w14:paraId="2862F7A3" w14:textId="77777777" w:rsidR="004E34C8" w:rsidRDefault="004E34C8" w:rsidP="004E34C8">
            <w:pPr>
              <w:pStyle w:val="ad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غالباً</w:t>
            </w:r>
          </w:p>
        </w:tc>
        <w:tc>
          <w:tcPr>
            <w:tcW w:w="1260" w:type="dxa"/>
            <w:vAlign w:val="center"/>
          </w:tcPr>
          <w:p w14:paraId="77C2DE89" w14:textId="77777777" w:rsidR="004E34C8" w:rsidRDefault="004E34C8" w:rsidP="004E34C8">
            <w:pPr>
              <w:pStyle w:val="ad"/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4E34C8" w14:paraId="5899020E" w14:textId="77777777" w:rsidTr="004E34C8">
        <w:trPr>
          <w:jc w:val="center"/>
        </w:trPr>
        <w:tc>
          <w:tcPr>
            <w:tcW w:w="1043" w:type="dxa"/>
            <w:vAlign w:val="center"/>
          </w:tcPr>
          <w:p w14:paraId="76876FB0" w14:textId="77777777" w:rsidR="004E34C8" w:rsidRDefault="004E34C8" w:rsidP="004E34C8">
            <w:pPr>
              <w:pStyle w:val="ad"/>
              <w:jc w:val="center"/>
              <w:rPr>
                <w:rtl/>
              </w:rPr>
            </w:pPr>
            <w:r>
              <w:rPr>
                <w:rFonts w:hint="cs"/>
                <w:rtl/>
              </w:rPr>
              <w:t>3-</w:t>
            </w:r>
          </w:p>
        </w:tc>
        <w:tc>
          <w:tcPr>
            <w:tcW w:w="1530" w:type="dxa"/>
            <w:vAlign w:val="center"/>
          </w:tcPr>
          <w:p w14:paraId="44D4B5C3" w14:textId="77777777" w:rsidR="004E34C8" w:rsidRDefault="004E34C8" w:rsidP="004E34C8">
            <w:pPr>
              <w:pStyle w:val="ad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أحياناً</w:t>
            </w:r>
          </w:p>
        </w:tc>
        <w:tc>
          <w:tcPr>
            <w:tcW w:w="1260" w:type="dxa"/>
            <w:vAlign w:val="center"/>
          </w:tcPr>
          <w:p w14:paraId="2F4DD960" w14:textId="77777777" w:rsidR="004E34C8" w:rsidRDefault="004E34C8" w:rsidP="004E34C8">
            <w:pPr>
              <w:pStyle w:val="ad"/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</w:tr>
      <w:tr w:rsidR="004E34C8" w14:paraId="5C7C9D7B" w14:textId="77777777" w:rsidTr="004E34C8">
        <w:trPr>
          <w:jc w:val="center"/>
        </w:trPr>
        <w:tc>
          <w:tcPr>
            <w:tcW w:w="1043" w:type="dxa"/>
            <w:vAlign w:val="center"/>
          </w:tcPr>
          <w:p w14:paraId="00F0A630" w14:textId="77777777" w:rsidR="004E34C8" w:rsidRDefault="004E34C8" w:rsidP="004E34C8">
            <w:pPr>
              <w:pStyle w:val="ad"/>
              <w:jc w:val="center"/>
              <w:rPr>
                <w:rtl/>
              </w:rPr>
            </w:pPr>
            <w:r>
              <w:rPr>
                <w:rFonts w:hint="cs"/>
                <w:rtl/>
              </w:rPr>
              <w:t>4-</w:t>
            </w:r>
          </w:p>
        </w:tc>
        <w:tc>
          <w:tcPr>
            <w:tcW w:w="1530" w:type="dxa"/>
            <w:vAlign w:val="center"/>
          </w:tcPr>
          <w:p w14:paraId="2B241D69" w14:textId="77777777" w:rsidR="004E34C8" w:rsidRDefault="004E34C8" w:rsidP="004E34C8">
            <w:pPr>
              <w:pStyle w:val="ad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نادراً</w:t>
            </w:r>
          </w:p>
        </w:tc>
        <w:tc>
          <w:tcPr>
            <w:tcW w:w="1260" w:type="dxa"/>
            <w:vAlign w:val="center"/>
          </w:tcPr>
          <w:p w14:paraId="238911CD" w14:textId="77777777" w:rsidR="004E34C8" w:rsidRDefault="004E34C8" w:rsidP="004E34C8">
            <w:pPr>
              <w:pStyle w:val="ad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</w:tbl>
    <w:p w14:paraId="5C851117" w14:textId="77777777" w:rsidR="004E34C8" w:rsidRPr="004E34C8" w:rsidRDefault="004E34C8" w:rsidP="004E34C8">
      <w:pPr>
        <w:pStyle w:val="ad"/>
        <w:rPr>
          <w:b w:val="0"/>
          <w:bCs/>
          <w:rtl/>
        </w:rPr>
      </w:pPr>
      <w:r w:rsidRPr="004E34C8">
        <w:rPr>
          <w:b w:val="0"/>
          <w:bCs/>
          <w:rtl/>
        </w:rPr>
        <w:t>عناصر الاستبانة</w:t>
      </w:r>
      <w:r w:rsidRPr="004E34C8">
        <w:rPr>
          <w:rFonts w:hint="cs"/>
          <w:b w:val="0"/>
          <w:bCs/>
          <w:rtl/>
        </w:rPr>
        <w:t>:</w:t>
      </w:r>
    </w:p>
    <w:tbl>
      <w:tblPr>
        <w:tblStyle w:val="a6"/>
        <w:bidiVisual/>
        <w:tblW w:w="0" w:type="auto"/>
        <w:tblBorders>
          <w:top w:val="single" w:sz="4" w:space="0" w:color="168489"/>
          <w:left w:val="single" w:sz="4" w:space="0" w:color="168489"/>
          <w:bottom w:val="single" w:sz="4" w:space="0" w:color="168489"/>
          <w:right w:val="single" w:sz="4" w:space="0" w:color="168489"/>
          <w:insideH w:val="single" w:sz="4" w:space="0" w:color="168489"/>
          <w:insideV w:val="single" w:sz="4" w:space="0" w:color="168489"/>
        </w:tblBorders>
        <w:tblLook w:val="04A0" w:firstRow="1" w:lastRow="0" w:firstColumn="1" w:lastColumn="0" w:noHBand="0" w:noVBand="1"/>
      </w:tblPr>
      <w:tblGrid>
        <w:gridCol w:w="599"/>
        <w:gridCol w:w="4298"/>
        <w:gridCol w:w="1048"/>
        <w:gridCol w:w="1037"/>
        <w:gridCol w:w="1053"/>
        <w:gridCol w:w="981"/>
      </w:tblGrid>
      <w:tr w:rsidR="004E34C8" w:rsidRPr="00722435" w14:paraId="243A3D15" w14:textId="77777777" w:rsidTr="004E34C8">
        <w:tc>
          <w:tcPr>
            <w:tcW w:w="683" w:type="dxa"/>
            <w:vMerge w:val="restart"/>
            <w:vAlign w:val="center"/>
          </w:tcPr>
          <w:p w14:paraId="77ED748C" w14:textId="77777777" w:rsidR="004E34C8" w:rsidRPr="004E34C8" w:rsidRDefault="004E34C8" w:rsidP="004E34C8">
            <w:pPr>
              <w:pStyle w:val="ad"/>
              <w:jc w:val="center"/>
              <w:rPr>
                <w:b w:val="0"/>
                <w:bCs/>
                <w:color w:val="168489"/>
                <w:rtl/>
              </w:rPr>
            </w:pPr>
            <w:r w:rsidRPr="004E34C8">
              <w:rPr>
                <w:b w:val="0"/>
                <w:bCs/>
                <w:color w:val="168489"/>
                <w:rtl/>
              </w:rPr>
              <w:t>م.</w:t>
            </w:r>
          </w:p>
        </w:tc>
        <w:tc>
          <w:tcPr>
            <w:tcW w:w="5682" w:type="dxa"/>
            <w:vMerge w:val="restart"/>
            <w:vAlign w:val="center"/>
          </w:tcPr>
          <w:p w14:paraId="6B9D0CDA" w14:textId="77777777" w:rsidR="004E34C8" w:rsidRPr="004E34C8" w:rsidRDefault="004E34C8" w:rsidP="004E34C8">
            <w:pPr>
              <w:pStyle w:val="ad"/>
              <w:jc w:val="center"/>
              <w:rPr>
                <w:b w:val="0"/>
                <w:bCs/>
                <w:color w:val="168489"/>
                <w:rtl/>
              </w:rPr>
            </w:pPr>
            <w:r w:rsidRPr="004E34C8">
              <w:rPr>
                <w:b w:val="0"/>
                <w:bCs/>
                <w:color w:val="168489"/>
                <w:rtl/>
              </w:rPr>
              <w:t>السؤال</w:t>
            </w:r>
          </w:p>
        </w:tc>
        <w:tc>
          <w:tcPr>
            <w:tcW w:w="4604" w:type="dxa"/>
            <w:gridSpan w:val="4"/>
            <w:vAlign w:val="center"/>
          </w:tcPr>
          <w:p w14:paraId="0302F9EA" w14:textId="77777777" w:rsidR="004E34C8" w:rsidRPr="004E34C8" w:rsidRDefault="004E34C8" w:rsidP="004E34C8">
            <w:pPr>
              <w:pStyle w:val="ad"/>
              <w:jc w:val="center"/>
              <w:rPr>
                <w:b w:val="0"/>
                <w:bCs/>
                <w:color w:val="168489"/>
                <w:rtl/>
              </w:rPr>
            </w:pPr>
            <w:r w:rsidRPr="004E34C8">
              <w:rPr>
                <w:b w:val="0"/>
                <w:bCs/>
                <w:color w:val="168489"/>
                <w:rtl/>
              </w:rPr>
              <w:t>عناصر التقييم</w:t>
            </w:r>
          </w:p>
        </w:tc>
      </w:tr>
      <w:tr w:rsidR="004E34C8" w:rsidRPr="00722435" w14:paraId="4A06D12A" w14:textId="77777777" w:rsidTr="004E34C8">
        <w:tc>
          <w:tcPr>
            <w:tcW w:w="683" w:type="dxa"/>
            <w:vMerge/>
            <w:vAlign w:val="center"/>
          </w:tcPr>
          <w:p w14:paraId="69461583" w14:textId="77777777" w:rsidR="004E34C8" w:rsidRPr="004E34C8" w:rsidRDefault="004E34C8" w:rsidP="004E34C8">
            <w:pPr>
              <w:pStyle w:val="ad"/>
              <w:jc w:val="center"/>
              <w:rPr>
                <w:color w:val="168489"/>
                <w:rtl/>
              </w:rPr>
            </w:pPr>
          </w:p>
        </w:tc>
        <w:tc>
          <w:tcPr>
            <w:tcW w:w="5682" w:type="dxa"/>
            <w:vMerge/>
            <w:vAlign w:val="center"/>
          </w:tcPr>
          <w:p w14:paraId="40B42CFD" w14:textId="77777777" w:rsidR="004E34C8" w:rsidRPr="004E34C8" w:rsidRDefault="004E34C8" w:rsidP="004E34C8">
            <w:pPr>
              <w:pStyle w:val="ad"/>
              <w:jc w:val="center"/>
              <w:rPr>
                <w:color w:val="168489"/>
                <w:rtl/>
              </w:rPr>
            </w:pPr>
          </w:p>
        </w:tc>
        <w:tc>
          <w:tcPr>
            <w:tcW w:w="1155" w:type="dxa"/>
            <w:vAlign w:val="center"/>
          </w:tcPr>
          <w:p w14:paraId="5B2EBD0D" w14:textId="77777777" w:rsidR="004E34C8" w:rsidRPr="004E34C8" w:rsidRDefault="004E34C8" w:rsidP="004E34C8">
            <w:pPr>
              <w:pStyle w:val="ad"/>
              <w:jc w:val="center"/>
              <w:rPr>
                <w:color w:val="168489"/>
                <w:rtl/>
              </w:rPr>
            </w:pPr>
            <w:r w:rsidRPr="004E34C8">
              <w:rPr>
                <w:color w:val="168489"/>
                <w:rtl/>
              </w:rPr>
              <w:t>دائـمـاً (4)</w:t>
            </w:r>
          </w:p>
        </w:tc>
        <w:tc>
          <w:tcPr>
            <w:tcW w:w="1164" w:type="dxa"/>
            <w:vAlign w:val="center"/>
          </w:tcPr>
          <w:p w14:paraId="2B177F14" w14:textId="77777777" w:rsidR="004E34C8" w:rsidRPr="004E34C8" w:rsidRDefault="004E34C8" w:rsidP="004E34C8">
            <w:pPr>
              <w:pStyle w:val="ad"/>
              <w:jc w:val="center"/>
              <w:rPr>
                <w:color w:val="168489"/>
                <w:rtl/>
              </w:rPr>
            </w:pPr>
            <w:r w:rsidRPr="004E34C8">
              <w:rPr>
                <w:color w:val="168489"/>
                <w:rtl/>
              </w:rPr>
              <w:t>غالـبـاً (3)</w:t>
            </w:r>
          </w:p>
        </w:tc>
        <w:tc>
          <w:tcPr>
            <w:tcW w:w="1173" w:type="dxa"/>
            <w:vAlign w:val="center"/>
          </w:tcPr>
          <w:p w14:paraId="3F72F68F" w14:textId="77777777" w:rsidR="004E34C8" w:rsidRPr="004E34C8" w:rsidRDefault="004E34C8" w:rsidP="004E34C8">
            <w:pPr>
              <w:pStyle w:val="ad"/>
              <w:jc w:val="center"/>
              <w:rPr>
                <w:color w:val="168489"/>
                <w:rtl/>
              </w:rPr>
            </w:pPr>
            <w:r w:rsidRPr="004E34C8">
              <w:rPr>
                <w:color w:val="168489"/>
                <w:rtl/>
              </w:rPr>
              <w:t>أحيانـاً (2)</w:t>
            </w:r>
          </w:p>
        </w:tc>
        <w:tc>
          <w:tcPr>
            <w:tcW w:w="1112" w:type="dxa"/>
            <w:vAlign w:val="center"/>
          </w:tcPr>
          <w:p w14:paraId="3869B30D" w14:textId="77777777" w:rsidR="004E34C8" w:rsidRPr="004E34C8" w:rsidRDefault="004E34C8" w:rsidP="004E34C8">
            <w:pPr>
              <w:pStyle w:val="ad"/>
              <w:jc w:val="center"/>
              <w:rPr>
                <w:color w:val="168489"/>
                <w:rtl/>
              </w:rPr>
            </w:pPr>
            <w:r w:rsidRPr="004E34C8">
              <w:rPr>
                <w:color w:val="168489"/>
                <w:rtl/>
              </w:rPr>
              <w:t>نـادراً (1)</w:t>
            </w:r>
          </w:p>
        </w:tc>
      </w:tr>
      <w:tr w:rsidR="004E34C8" w:rsidRPr="00722435" w14:paraId="725788ED" w14:textId="77777777" w:rsidTr="004E34C8">
        <w:tc>
          <w:tcPr>
            <w:tcW w:w="683" w:type="dxa"/>
            <w:vAlign w:val="center"/>
          </w:tcPr>
          <w:p w14:paraId="02931120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5682" w:type="dxa"/>
            <w:vAlign w:val="center"/>
          </w:tcPr>
          <w:p w14:paraId="5F04BC6F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  <w:r w:rsidRPr="00266A9E">
              <w:rPr>
                <w:rtl/>
              </w:rPr>
              <w:t>أرتّب مهامي اليومية وفق الأولويات قبل بدء العمل</w:t>
            </w:r>
          </w:p>
        </w:tc>
        <w:tc>
          <w:tcPr>
            <w:tcW w:w="1155" w:type="dxa"/>
            <w:vAlign w:val="center"/>
          </w:tcPr>
          <w:p w14:paraId="53BDD6ED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64" w:type="dxa"/>
            <w:vAlign w:val="center"/>
          </w:tcPr>
          <w:p w14:paraId="34EB2275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73" w:type="dxa"/>
            <w:vAlign w:val="center"/>
          </w:tcPr>
          <w:p w14:paraId="3B95AC9C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12" w:type="dxa"/>
            <w:vAlign w:val="center"/>
          </w:tcPr>
          <w:p w14:paraId="780BA8CC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</w:tr>
      <w:tr w:rsidR="004E34C8" w:rsidRPr="00722435" w14:paraId="7904D2DE" w14:textId="77777777" w:rsidTr="004E34C8">
        <w:tc>
          <w:tcPr>
            <w:tcW w:w="683" w:type="dxa"/>
            <w:vAlign w:val="center"/>
          </w:tcPr>
          <w:p w14:paraId="232CDED1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5682" w:type="dxa"/>
            <w:vAlign w:val="center"/>
          </w:tcPr>
          <w:p w14:paraId="0B6CAF00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  <w:r w:rsidRPr="00266A9E">
              <w:rPr>
                <w:rtl/>
              </w:rPr>
              <w:t>أستطيع توزيع المهام بين أفراد الفريق بشكل واضح ومنظّم</w:t>
            </w:r>
          </w:p>
        </w:tc>
        <w:tc>
          <w:tcPr>
            <w:tcW w:w="1155" w:type="dxa"/>
            <w:vAlign w:val="center"/>
          </w:tcPr>
          <w:p w14:paraId="638259E1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64" w:type="dxa"/>
            <w:vAlign w:val="center"/>
          </w:tcPr>
          <w:p w14:paraId="1ABF0680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73" w:type="dxa"/>
            <w:vAlign w:val="center"/>
          </w:tcPr>
          <w:p w14:paraId="2D691659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12" w:type="dxa"/>
            <w:vAlign w:val="center"/>
          </w:tcPr>
          <w:p w14:paraId="338B1080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</w:tr>
      <w:tr w:rsidR="004E34C8" w:rsidRPr="00722435" w14:paraId="2FCD231B" w14:textId="77777777" w:rsidTr="004E34C8">
        <w:tc>
          <w:tcPr>
            <w:tcW w:w="683" w:type="dxa"/>
            <w:vAlign w:val="center"/>
          </w:tcPr>
          <w:p w14:paraId="491A7CB8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5682" w:type="dxa"/>
            <w:vAlign w:val="center"/>
          </w:tcPr>
          <w:p w14:paraId="182F723E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  <w:r w:rsidRPr="00266A9E">
              <w:rPr>
                <w:rtl/>
              </w:rPr>
              <w:t>أستخدم خططًا مكتوبة تساعدني على تنظيم العمل ومتابعة التقدم</w:t>
            </w:r>
          </w:p>
        </w:tc>
        <w:tc>
          <w:tcPr>
            <w:tcW w:w="1155" w:type="dxa"/>
            <w:vAlign w:val="center"/>
          </w:tcPr>
          <w:p w14:paraId="6F3E6E5E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64" w:type="dxa"/>
            <w:vAlign w:val="center"/>
          </w:tcPr>
          <w:p w14:paraId="491CEEAE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73" w:type="dxa"/>
            <w:vAlign w:val="center"/>
          </w:tcPr>
          <w:p w14:paraId="75FD5DA7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12" w:type="dxa"/>
            <w:vAlign w:val="center"/>
          </w:tcPr>
          <w:p w14:paraId="13FEC4B6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</w:tr>
      <w:tr w:rsidR="004E34C8" w:rsidRPr="00722435" w14:paraId="34E51903" w14:textId="77777777" w:rsidTr="004E34C8">
        <w:tc>
          <w:tcPr>
            <w:tcW w:w="683" w:type="dxa"/>
            <w:vAlign w:val="center"/>
          </w:tcPr>
          <w:p w14:paraId="6BC883FE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5682" w:type="dxa"/>
            <w:vAlign w:val="center"/>
          </w:tcPr>
          <w:p w14:paraId="067CA887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  <w:r w:rsidRPr="00266A9E">
              <w:rPr>
                <w:rtl/>
              </w:rPr>
              <w:t>ألتزم بتنفيذ المهام ضمن الوقت المحدد لها</w:t>
            </w:r>
          </w:p>
        </w:tc>
        <w:tc>
          <w:tcPr>
            <w:tcW w:w="1155" w:type="dxa"/>
            <w:vAlign w:val="center"/>
          </w:tcPr>
          <w:p w14:paraId="775A0341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64" w:type="dxa"/>
            <w:vAlign w:val="center"/>
          </w:tcPr>
          <w:p w14:paraId="533BC801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73" w:type="dxa"/>
            <w:vAlign w:val="center"/>
          </w:tcPr>
          <w:p w14:paraId="37749DB7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12" w:type="dxa"/>
            <w:vAlign w:val="center"/>
          </w:tcPr>
          <w:p w14:paraId="0FD336AC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</w:tr>
      <w:tr w:rsidR="004E34C8" w:rsidRPr="00722435" w14:paraId="5EFB8382" w14:textId="77777777" w:rsidTr="004E34C8">
        <w:tc>
          <w:tcPr>
            <w:tcW w:w="683" w:type="dxa"/>
            <w:vAlign w:val="center"/>
          </w:tcPr>
          <w:p w14:paraId="53FD483A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5682" w:type="dxa"/>
            <w:vAlign w:val="center"/>
          </w:tcPr>
          <w:p w14:paraId="36C8C57E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  <w:r w:rsidRPr="00266A9E">
              <w:rPr>
                <w:rtl/>
              </w:rPr>
              <w:t>أراجع إجراءات العمل دوريًا لتحديد ما يحتاج إلى تطوير</w:t>
            </w:r>
          </w:p>
        </w:tc>
        <w:tc>
          <w:tcPr>
            <w:tcW w:w="1155" w:type="dxa"/>
            <w:vAlign w:val="center"/>
          </w:tcPr>
          <w:p w14:paraId="4F4D463E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64" w:type="dxa"/>
            <w:vAlign w:val="center"/>
          </w:tcPr>
          <w:p w14:paraId="628C9FB3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73" w:type="dxa"/>
            <w:vAlign w:val="center"/>
          </w:tcPr>
          <w:p w14:paraId="47D77470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12" w:type="dxa"/>
            <w:vAlign w:val="center"/>
          </w:tcPr>
          <w:p w14:paraId="2F9AC16F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</w:tr>
      <w:tr w:rsidR="004E34C8" w:rsidRPr="00722435" w14:paraId="5B257D13" w14:textId="77777777" w:rsidTr="004E34C8">
        <w:tc>
          <w:tcPr>
            <w:tcW w:w="683" w:type="dxa"/>
            <w:vAlign w:val="center"/>
          </w:tcPr>
          <w:p w14:paraId="71F0F74D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5682" w:type="dxa"/>
            <w:vAlign w:val="center"/>
          </w:tcPr>
          <w:p w14:paraId="444C4673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  <w:r w:rsidRPr="00266A9E">
              <w:rPr>
                <w:rtl/>
              </w:rPr>
              <w:t>أوثّق الأعمال المهمة لتسهيل الرجوع إليها لاحقًا</w:t>
            </w:r>
          </w:p>
        </w:tc>
        <w:tc>
          <w:tcPr>
            <w:tcW w:w="1155" w:type="dxa"/>
            <w:vAlign w:val="center"/>
          </w:tcPr>
          <w:p w14:paraId="3D377ED2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64" w:type="dxa"/>
            <w:vAlign w:val="center"/>
          </w:tcPr>
          <w:p w14:paraId="15091E5A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73" w:type="dxa"/>
            <w:vAlign w:val="center"/>
          </w:tcPr>
          <w:p w14:paraId="19DE10EE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12" w:type="dxa"/>
            <w:vAlign w:val="center"/>
          </w:tcPr>
          <w:p w14:paraId="773C30B5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</w:tr>
      <w:tr w:rsidR="004E34C8" w:rsidRPr="00722435" w14:paraId="3A981F09" w14:textId="77777777" w:rsidTr="004E34C8">
        <w:tc>
          <w:tcPr>
            <w:tcW w:w="683" w:type="dxa"/>
            <w:vAlign w:val="center"/>
          </w:tcPr>
          <w:p w14:paraId="483C1C57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5682" w:type="dxa"/>
            <w:vAlign w:val="center"/>
          </w:tcPr>
          <w:p w14:paraId="451818A9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  <w:r w:rsidRPr="00266A9E">
              <w:rPr>
                <w:rtl/>
              </w:rPr>
              <w:t>أنظم وقتي للتعامل مع ضغوط العمل بكفاءة</w:t>
            </w:r>
          </w:p>
        </w:tc>
        <w:tc>
          <w:tcPr>
            <w:tcW w:w="1155" w:type="dxa"/>
            <w:vAlign w:val="center"/>
          </w:tcPr>
          <w:p w14:paraId="4876EA2E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64" w:type="dxa"/>
            <w:vAlign w:val="center"/>
          </w:tcPr>
          <w:p w14:paraId="1502B7F0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73" w:type="dxa"/>
            <w:vAlign w:val="center"/>
          </w:tcPr>
          <w:p w14:paraId="245721C5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12" w:type="dxa"/>
            <w:vAlign w:val="center"/>
          </w:tcPr>
          <w:p w14:paraId="3DB74328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</w:tr>
      <w:tr w:rsidR="004E34C8" w:rsidRPr="00722435" w14:paraId="241E479C" w14:textId="77777777" w:rsidTr="004E34C8">
        <w:tc>
          <w:tcPr>
            <w:tcW w:w="683" w:type="dxa"/>
            <w:vAlign w:val="center"/>
          </w:tcPr>
          <w:p w14:paraId="78EB7D60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5682" w:type="dxa"/>
            <w:vAlign w:val="center"/>
          </w:tcPr>
          <w:p w14:paraId="7D35B54C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  <w:r w:rsidRPr="00266A9E">
              <w:rPr>
                <w:rtl/>
              </w:rPr>
              <w:t>أحافظ على تنظيم بيئة العمل بما يساعد على الإنجاز</w:t>
            </w:r>
          </w:p>
        </w:tc>
        <w:tc>
          <w:tcPr>
            <w:tcW w:w="1155" w:type="dxa"/>
            <w:vAlign w:val="center"/>
          </w:tcPr>
          <w:p w14:paraId="10791455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64" w:type="dxa"/>
            <w:vAlign w:val="center"/>
          </w:tcPr>
          <w:p w14:paraId="100DADC4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73" w:type="dxa"/>
            <w:vAlign w:val="center"/>
          </w:tcPr>
          <w:p w14:paraId="77CFE41C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12" w:type="dxa"/>
            <w:vAlign w:val="center"/>
          </w:tcPr>
          <w:p w14:paraId="7D6EF0F1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</w:tr>
      <w:tr w:rsidR="004E34C8" w:rsidRPr="00722435" w14:paraId="63FA79B2" w14:textId="77777777" w:rsidTr="004E34C8">
        <w:tc>
          <w:tcPr>
            <w:tcW w:w="683" w:type="dxa"/>
            <w:vAlign w:val="center"/>
          </w:tcPr>
          <w:p w14:paraId="38AE0177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5682" w:type="dxa"/>
            <w:vAlign w:val="center"/>
          </w:tcPr>
          <w:p w14:paraId="067B0B40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  <w:r w:rsidRPr="00266A9E">
              <w:rPr>
                <w:rtl/>
              </w:rPr>
              <w:t>أستخدم أدوات أو تطبيقات تساعد على جدولة ومتابعة الأعمال</w:t>
            </w:r>
          </w:p>
        </w:tc>
        <w:tc>
          <w:tcPr>
            <w:tcW w:w="1155" w:type="dxa"/>
            <w:vAlign w:val="center"/>
          </w:tcPr>
          <w:p w14:paraId="396B41A2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64" w:type="dxa"/>
            <w:vAlign w:val="center"/>
          </w:tcPr>
          <w:p w14:paraId="62C1C435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73" w:type="dxa"/>
            <w:vAlign w:val="center"/>
          </w:tcPr>
          <w:p w14:paraId="3E9115B9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12" w:type="dxa"/>
            <w:vAlign w:val="center"/>
          </w:tcPr>
          <w:p w14:paraId="5EFB2655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</w:tr>
      <w:tr w:rsidR="004E34C8" w:rsidRPr="00722435" w14:paraId="3FBA1AB6" w14:textId="77777777" w:rsidTr="004E34C8">
        <w:tc>
          <w:tcPr>
            <w:tcW w:w="683" w:type="dxa"/>
            <w:vAlign w:val="center"/>
          </w:tcPr>
          <w:p w14:paraId="1B1B944F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5682" w:type="dxa"/>
            <w:vAlign w:val="center"/>
          </w:tcPr>
          <w:p w14:paraId="0C154ABB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  <w:r w:rsidRPr="00266A9E">
              <w:rPr>
                <w:rtl/>
              </w:rPr>
              <w:t>أحدد أهدافًا واضحة لكل مهمة</w:t>
            </w:r>
          </w:p>
        </w:tc>
        <w:tc>
          <w:tcPr>
            <w:tcW w:w="1155" w:type="dxa"/>
            <w:vAlign w:val="center"/>
          </w:tcPr>
          <w:p w14:paraId="27E0ABF8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64" w:type="dxa"/>
            <w:vAlign w:val="center"/>
          </w:tcPr>
          <w:p w14:paraId="7132203C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73" w:type="dxa"/>
            <w:vAlign w:val="center"/>
          </w:tcPr>
          <w:p w14:paraId="2B0B8127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12" w:type="dxa"/>
            <w:vAlign w:val="center"/>
          </w:tcPr>
          <w:p w14:paraId="7366899C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</w:tr>
      <w:tr w:rsidR="004E34C8" w:rsidRPr="00722435" w14:paraId="1BEF438D" w14:textId="77777777" w:rsidTr="004E34C8">
        <w:tc>
          <w:tcPr>
            <w:tcW w:w="683" w:type="dxa"/>
            <w:vAlign w:val="center"/>
          </w:tcPr>
          <w:p w14:paraId="619F8777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5682" w:type="dxa"/>
            <w:vAlign w:val="center"/>
          </w:tcPr>
          <w:p w14:paraId="401CC7C8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  <w:r w:rsidRPr="00266A9E">
              <w:rPr>
                <w:rtl/>
              </w:rPr>
              <w:t>أحلل المشكلات بطريقة منظمة قبل اتخاذ القرار</w:t>
            </w:r>
          </w:p>
        </w:tc>
        <w:tc>
          <w:tcPr>
            <w:tcW w:w="1155" w:type="dxa"/>
            <w:vAlign w:val="center"/>
          </w:tcPr>
          <w:p w14:paraId="2B291E8C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64" w:type="dxa"/>
            <w:vAlign w:val="center"/>
          </w:tcPr>
          <w:p w14:paraId="6385A0FF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73" w:type="dxa"/>
            <w:vAlign w:val="center"/>
          </w:tcPr>
          <w:p w14:paraId="187E4310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12" w:type="dxa"/>
            <w:vAlign w:val="center"/>
          </w:tcPr>
          <w:p w14:paraId="3EDF69EB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</w:tr>
      <w:tr w:rsidR="004E34C8" w:rsidRPr="00722435" w14:paraId="68308625" w14:textId="77777777" w:rsidTr="004E34C8">
        <w:tc>
          <w:tcPr>
            <w:tcW w:w="683" w:type="dxa"/>
            <w:vAlign w:val="center"/>
          </w:tcPr>
          <w:p w14:paraId="44FF3045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5682" w:type="dxa"/>
            <w:vAlign w:val="center"/>
          </w:tcPr>
          <w:p w14:paraId="0CEB9BD0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  <w:r w:rsidRPr="00266A9E">
              <w:rPr>
                <w:rtl/>
              </w:rPr>
              <w:t>أراجع الملفات والمستندات بطريقة منهجية</w:t>
            </w:r>
          </w:p>
        </w:tc>
        <w:tc>
          <w:tcPr>
            <w:tcW w:w="1155" w:type="dxa"/>
            <w:vAlign w:val="center"/>
          </w:tcPr>
          <w:p w14:paraId="45C53EBF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64" w:type="dxa"/>
            <w:vAlign w:val="center"/>
          </w:tcPr>
          <w:p w14:paraId="3B050A77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73" w:type="dxa"/>
            <w:vAlign w:val="center"/>
          </w:tcPr>
          <w:p w14:paraId="4B6F5258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12" w:type="dxa"/>
            <w:vAlign w:val="center"/>
          </w:tcPr>
          <w:p w14:paraId="08B6CF04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</w:tr>
      <w:tr w:rsidR="004E34C8" w:rsidRPr="00722435" w14:paraId="25070255" w14:textId="77777777" w:rsidTr="004E34C8">
        <w:tc>
          <w:tcPr>
            <w:tcW w:w="683" w:type="dxa"/>
            <w:vAlign w:val="center"/>
          </w:tcPr>
          <w:p w14:paraId="28973467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5682" w:type="dxa"/>
            <w:vAlign w:val="center"/>
          </w:tcPr>
          <w:p w14:paraId="4BC209AA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  <w:r w:rsidRPr="00266A9E">
              <w:rPr>
                <w:rtl/>
              </w:rPr>
              <w:t>أتابع تنفيذ المهام وفق خطة محددة</w:t>
            </w:r>
          </w:p>
        </w:tc>
        <w:tc>
          <w:tcPr>
            <w:tcW w:w="1155" w:type="dxa"/>
            <w:vAlign w:val="center"/>
          </w:tcPr>
          <w:p w14:paraId="6DF9AC13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64" w:type="dxa"/>
            <w:vAlign w:val="center"/>
          </w:tcPr>
          <w:p w14:paraId="1E4B55A2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73" w:type="dxa"/>
            <w:vAlign w:val="center"/>
          </w:tcPr>
          <w:p w14:paraId="4B20DDBA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12" w:type="dxa"/>
            <w:vAlign w:val="center"/>
          </w:tcPr>
          <w:p w14:paraId="46E6F30D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</w:tr>
      <w:tr w:rsidR="004E34C8" w:rsidRPr="00722435" w14:paraId="6F5AC612" w14:textId="77777777" w:rsidTr="004E34C8">
        <w:tc>
          <w:tcPr>
            <w:tcW w:w="683" w:type="dxa"/>
            <w:vAlign w:val="center"/>
          </w:tcPr>
          <w:p w14:paraId="18F12ABB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5682" w:type="dxa"/>
            <w:vAlign w:val="center"/>
          </w:tcPr>
          <w:p w14:paraId="77011615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  <w:r w:rsidRPr="00266A9E">
              <w:rPr>
                <w:rtl/>
              </w:rPr>
              <w:t>أفوّض المهام بطريقة مدروسة وواضحة</w:t>
            </w:r>
          </w:p>
        </w:tc>
        <w:tc>
          <w:tcPr>
            <w:tcW w:w="1155" w:type="dxa"/>
            <w:vAlign w:val="center"/>
          </w:tcPr>
          <w:p w14:paraId="7FB90EC6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64" w:type="dxa"/>
            <w:vAlign w:val="center"/>
          </w:tcPr>
          <w:p w14:paraId="7978B88A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73" w:type="dxa"/>
            <w:vAlign w:val="center"/>
          </w:tcPr>
          <w:p w14:paraId="274C74A7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12" w:type="dxa"/>
            <w:vAlign w:val="center"/>
          </w:tcPr>
          <w:p w14:paraId="3B240183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</w:tr>
      <w:tr w:rsidR="004E34C8" w:rsidRPr="00722435" w14:paraId="4C93A540" w14:textId="77777777" w:rsidTr="004E34C8">
        <w:tc>
          <w:tcPr>
            <w:tcW w:w="683" w:type="dxa"/>
            <w:vAlign w:val="center"/>
          </w:tcPr>
          <w:p w14:paraId="086D8552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5682" w:type="dxa"/>
            <w:vAlign w:val="center"/>
          </w:tcPr>
          <w:p w14:paraId="6CA05A1A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  <w:r w:rsidRPr="00266A9E">
              <w:rPr>
                <w:rtl/>
              </w:rPr>
              <w:t>أنظم الاجتماعات بحيث تكون مختصرة وفعّالة</w:t>
            </w:r>
          </w:p>
        </w:tc>
        <w:tc>
          <w:tcPr>
            <w:tcW w:w="1155" w:type="dxa"/>
            <w:vAlign w:val="center"/>
          </w:tcPr>
          <w:p w14:paraId="5EAD83F1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64" w:type="dxa"/>
            <w:vAlign w:val="center"/>
          </w:tcPr>
          <w:p w14:paraId="41AB8EFD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73" w:type="dxa"/>
            <w:vAlign w:val="center"/>
          </w:tcPr>
          <w:p w14:paraId="6D9962F7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12" w:type="dxa"/>
            <w:vAlign w:val="center"/>
          </w:tcPr>
          <w:p w14:paraId="30767C84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</w:tr>
      <w:tr w:rsidR="004E34C8" w:rsidRPr="00722435" w14:paraId="6EA50F41" w14:textId="77777777" w:rsidTr="004E34C8">
        <w:tc>
          <w:tcPr>
            <w:tcW w:w="683" w:type="dxa"/>
            <w:vAlign w:val="center"/>
          </w:tcPr>
          <w:p w14:paraId="57376529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5682" w:type="dxa"/>
            <w:vAlign w:val="center"/>
          </w:tcPr>
          <w:p w14:paraId="0330B8BB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  <w:r w:rsidRPr="00266A9E">
              <w:rPr>
                <w:rtl/>
              </w:rPr>
              <w:t>أستخدم مؤشرات أداء لتقييم الإنجاز</w:t>
            </w:r>
          </w:p>
        </w:tc>
        <w:tc>
          <w:tcPr>
            <w:tcW w:w="1155" w:type="dxa"/>
            <w:vAlign w:val="center"/>
          </w:tcPr>
          <w:p w14:paraId="7F2B8172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64" w:type="dxa"/>
            <w:vAlign w:val="center"/>
          </w:tcPr>
          <w:p w14:paraId="4311F65E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73" w:type="dxa"/>
            <w:vAlign w:val="center"/>
          </w:tcPr>
          <w:p w14:paraId="2325399C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12" w:type="dxa"/>
            <w:vAlign w:val="center"/>
          </w:tcPr>
          <w:p w14:paraId="661FD7C2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</w:tr>
      <w:tr w:rsidR="004E34C8" w:rsidRPr="00722435" w14:paraId="10B95FE8" w14:textId="77777777" w:rsidTr="004E34C8">
        <w:tc>
          <w:tcPr>
            <w:tcW w:w="683" w:type="dxa"/>
            <w:vAlign w:val="center"/>
          </w:tcPr>
          <w:p w14:paraId="4D473263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5682" w:type="dxa"/>
            <w:vAlign w:val="center"/>
          </w:tcPr>
          <w:p w14:paraId="3F64F0E2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  <w:r w:rsidRPr="00266A9E">
              <w:rPr>
                <w:rtl/>
              </w:rPr>
              <w:t>أتعامل مع المهام الطارئة دون الإخلال بالخطة</w:t>
            </w:r>
          </w:p>
        </w:tc>
        <w:tc>
          <w:tcPr>
            <w:tcW w:w="1155" w:type="dxa"/>
            <w:vAlign w:val="center"/>
          </w:tcPr>
          <w:p w14:paraId="1E79DDAE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64" w:type="dxa"/>
            <w:vAlign w:val="center"/>
          </w:tcPr>
          <w:p w14:paraId="443A0BF1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73" w:type="dxa"/>
            <w:vAlign w:val="center"/>
          </w:tcPr>
          <w:p w14:paraId="01E8EB14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12" w:type="dxa"/>
            <w:vAlign w:val="center"/>
          </w:tcPr>
          <w:p w14:paraId="5F8F1F87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</w:tr>
      <w:tr w:rsidR="004E34C8" w:rsidRPr="00722435" w14:paraId="07B2D724" w14:textId="77777777" w:rsidTr="004E34C8">
        <w:tc>
          <w:tcPr>
            <w:tcW w:w="683" w:type="dxa"/>
            <w:vAlign w:val="center"/>
          </w:tcPr>
          <w:p w14:paraId="32A0F3F1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5682" w:type="dxa"/>
            <w:vAlign w:val="center"/>
          </w:tcPr>
          <w:p w14:paraId="63BB21EA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  <w:r w:rsidRPr="00266A9E">
              <w:rPr>
                <w:rtl/>
              </w:rPr>
              <w:t>أنظم المعلومات بطريقة تسهّل الوصول إليها</w:t>
            </w:r>
          </w:p>
        </w:tc>
        <w:tc>
          <w:tcPr>
            <w:tcW w:w="1155" w:type="dxa"/>
            <w:vAlign w:val="center"/>
          </w:tcPr>
          <w:p w14:paraId="1D110525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64" w:type="dxa"/>
            <w:vAlign w:val="center"/>
          </w:tcPr>
          <w:p w14:paraId="30FF2EF0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73" w:type="dxa"/>
            <w:vAlign w:val="center"/>
          </w:tcPr>
          <w:p w14:paraId="48B88680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12" w:type="dxa"/>
            <w:vAlign w:val="center"/>
          </w:tcPr>
          <w:p w14:paraId="6A0CCA1E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</w:tr>
      <w:tr w:rsidR="004E34C8" w:rsidRPr="00722435" w14:paraId="66EED3C4" w14:textId="77777777" w:rsidTr="004E34C8">
        <w:tc>
          <w:tcPr>
            <w:tcW w:w="683" w:type="dxa"/>
            <w:vAlign w:val="center"/>
          </w:tcPr>
          <w:p w14:paraId="72F42551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5682" w:type="dxa"/>
            <w:vAlign w:val="center"/>
          </w:tcPr>
          <w:p w14:paraId="1B4878D5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  <w:r w:rsidRPr="00266A9E">
              <w:rPr>
                <w:rtl/>
              </w:rPr>
              <w:t>أنسّق جهود الفريق لتجنب الازدواجية</w:t>
            </w:r>
          </w:p>
        </w:tc>
        <w:tc>
          <w:tcPr>
            <w:tcW w:w="1155" w:type="dxa"/>
            <w:vAlign w:val="center"/>
          </w:tcPr>
          <w:p w14:paraId="46504624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64" w:type="dxa"/>
            <w:vAlign w:val="center"/>
          </w:tcPr>
          <w:p w14:paraId="109FA6DA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73" w:type="dxa"/>
            <w:vAlign w:val="center"/>
          </w:tcPr>
          <w:p w14:paraId="57D0AF84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12" w:type="dxa"/>
            <w:vAlign w:val="center"/>
          </w:tcPr>
          <w:p w14:paraId="7BEA4F3D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</w:tr>
      <w:tr w:rsidR="004E34C8" w:rsidRPr="00722435" w14:paraId="08E38D9F" w14:textId="77777777" w:rsidTr="004E34C8">
        <w:tc>
          <w:tcPr>
            <w:tcW w:w="683" w:type="dxa"/>
            <w:vAlign w:val="center"/>
          </w:tcPr>
          <w:p w14:paraId="733EE2BD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5682" w:type="dxa"/>
            <w:vAlign w:val="center"/>
          </w:tcPr>
          <w:p w14:paraId="4E8D5303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  <w:r w:rsidRPr="00266A9E">
              <w:rPr>
                <w:rtl/>
              </w:rPr>
              <w:t>أراجع خطة العمل للتأكد من اكتمال عناصرها</w:t>
            </w:r>
          </w:p>
        </w:tc>
        <w:tc>
          <w:tcPr>
            <w:tcW w:w="1155" w:type="dxa"/>
            <w:vAlign w:val="center"/>
          </w:tcPr>
          <w:p w14:paraId="1EB678BA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64" w:type="dxa"/>
            <w:vAlign w:val="center"/>
          </w:tcPr>
          <w:p w14:paraId="59423ADB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73" w:type="dxa"/>
            <w:vAlign w:val="center"/>
          </w:tcPr>
          <w:p w14:paraId="5CD8C1BE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  <w:tc>
          <w:tcPr>
            <w:tcW w:w="1112" w:type="dxa"/>
            <w:vAlign w:val="center"/>
          </w:tcPr>
          <w:p w14:paraId="028D7C3B" w14:textId="77777777" w:rsidR="004E34C8" w:rsidRPr="00722435" w:rsidRDefault="004E34C8" w:rsidP="004E34C8">
            <w:pPr>
              <w:pStyle w:val="ad"/>
              <w:jc w:val="center"/>
              <w:rPr>
                <w:rtl/>
              </w:rPr>
            </w:pPr>
          </w:p>
        </w:tc>
      </w:tr>
    </w:tbl>
    <w:p w14:paraId="11ABDB5F" w14:textId="77777777" w:rsidR="004E34C8" w:rsidRPr="004E34C8" w:rsidRDefault="004E34C8" w:rsidP="004E34C8">
      <w:pPr>
        <w:pStyle w:val="ad"/>
        <w:rPr>
          <w:b w:val="0"/>
          <w:bCs/>
          <w:color w:val="168489"/>
        </w:rPr>
      </w:pPr>
      <w:r w:rsidRPr="004E34C8">
        <w:rPr>
          <w:b w:val="0"/>
          <w:bCs/>
          <w:color w:val="168489"/>
          <w:rtl/>
        </w:rPr>
        <w:lastRenderedPageBreak/>
        <w:t>ثانيًا: طريقة تحليل الاستبانة وتفسير الدرجات</w:t>
      </w:r>
    </w:p>
    <w:p w14:paraId="090B7956" w14:textId="6E8C1DED" w:rsidR="004E34C8" w:rsidRPr="004E34C8" w:rsidRDefault="004E34C8" w:rsidP="004E34C8">
      <w:pPr>
        <w:pStyle w:val="ad"/>
        <w:rPr>
          <w:b w:val="0"/>
          <w:bCs/>
        </w:rPr>
      </w:pPr>
      <w:r>
        <w:rPr>
          <w:noProof/>
        </w:rPr>
        <w:drawing>
          <wp:anchor distT="0" distB="0" distL="114300" distR="114300" simplePos="0" relativeHeight="252808192" behindDoc="0" locked="0" layoutInCell="1" allowOverlap="1" wp14:anchorId="0E33646B" wp14:editId="10650B35">
            <wp:simplePos x="0" y="0"/>
            <wp:positionH relativeFrom="margin">
              <wp:align>left</wp:align>
            </wp:positionH>
            <wp:positionV relativeFrom="paragraph">
              <wp:posOffset>60960</wp:posOffset>
            </wp:positionV>
            <wp:extent cx="1219200" cy="1219200"/>
            <wp:effectExtent l="0" t="0" r="0" b="0"/>
            <wp:wrapSquare wrapText="bothSides"/>
            <wp:docPr id="21" name="Picture 21" descr="Questionnair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Questionnaire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E34C8">
        <w:rPr>
          <w:b w:val="0"/>
          <w:bCs/>
        </w:rPr>
        <w:t>1</w:t>
      </w:r>
      <w:r w:rsidRPr="004E34C8">
        <w:rPr>
          <w:rFonts w:hint="cs"/>
          <w:b w:val="0"/>
          <w:bCs/>
          <w:rtl/>
        </w:rPr>
        <w:t>)</w:t>
      </w:r>
      <w:r w:rsidRPr="004E34C8">
        <w:rPr>
          <w:b w:val="0"/>
          <w:bCs/>
          <w:rtl/>
        </w:rPr>
        <w:t>الحد الأدنى والأعلى للدرجات</w:t>
      </w:r>
    </w:p>
    <w:p w14:paraId="183A7B59" w14:textId="341040A1" w:rsidR="004E34C8" w:rsidRPr="00266A9E" w:rsidRDefault="004E34C8" w:rsidP="004E34C8">
      <w:r w:rsidRPr="00266A9E">
        <w:rPr>
          <w:rtl/>
        </w:rPr>
        <w:t>أقل درجة ممكنة</w:t>
      </w:r>
      <w:r w:rsidRPr="00266A9E">
        <w:t>: 20</w:t>
      </w:r>
    </w:p>
    <w:p w14:paraId="7BF4AF85" w14:textId="77777777" w:rsidR="004E34C8" w:rsidRDefault="004E34C8" w:rsidP="004E34C8">
      <w:pPr>
        <w:rPr>
          <w:rtl/>
        </w:rPr>
      </w:pPr>
      <w:r w:rsidRPr="00266A9E">
        <w:rPr>
          <w:rtl/>
        </w:rPr>
        <w:t>أعلى درجة ممكنة</w:t>
      </w:r>
      <w:r w:rsidRPr="00266A9E">
        <w:t>: 80</w:t>
      </w:r>
    </w:p>
    <w:p w14:paraId="169ACFC7" w14:textId="093DEB68" w:rsidR="004E34C8" w:rsidRPr="00266A9E" w:rsidRDefault="004E34C8" w:rsidP="004E34C8">
      <w:pPr>
        <w:jc w:val="left"/>
      </w:pPr>
      <w:r>
        <w:rPr>
          <w:rFonts w:hint="cs"/>
          <w:rtl/>
        </w:rPr>
        <w:t>(</w:t>
      </w:r>
      <w:r w:rsidRPr="00266A9E">
        <w:rPr>
          <w:rtl/>
        </w:rPr>
        <w:t>لأن كل سؤال 1–4 درجات × 20 سؤال</w:t>
      </w:r>
      <w:r>
        <w:rPr>
          <w:rFonts w:hint="cs"/>
          <w:rtl/>
        </w:rPr>
        <w:t>)</w:t>
      </w:r>
    </w:p>
    <w:p w14:paraId="4C21B73B" w14:textId="4FDE2214" w:rsidR="004E34C8" w:rsidRPr="00266A9E" w:rsidRDefault="004E34C8" w:rsidP="004E34C8"/>
    <w:p w14:paraId="447F41E4" w14:textId="17CE3940" w:rsidR="004E34C8" w:rsidRPr="004E34C8" w:rsidRDefault="004E34C8" w:rsidP="004E34C8">
      <w:pPr>
        <w:pStyle w:val="ad"/>
        <w:rPr>
          <w:b w:val="0"/>
          <w:bCs/>
        </w:rPr>
      </w:pPr>
      <w:r>
        <w:rPr>
          <w:noProof/>
        </w:rPr>
        <w:drawing>
          <wp:anchor distT="0" distB="0" distL="114300" distR="114300" simplePos="0" relativeHeight="252807168" behindDoc="0" locked="0" layoutInCell="1" allowOverlap="1" wp14:anchorId="14B62DE5" wp14:editId="5D7719E0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1219200" cy="1219200"/>
            <wp:effectExtent l="0" t="0" r="0" b="0"/>
            <wp:wrapSquare wrapText="bothSides"/>
            <wp:docPr id="9" name="Picture 9" descr="Questionnair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Questionnaire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E34C8">
        <w:rPr>
          <w:b w:val="0"/>
          <w:bCs/>
        </w:rPr>
        <w:t xml:space="preserve">2 </w:t>
      </w:r>
      <w:r w:rsidRPr="004E34C8">
        <w:rPr>
          <w:rFonts w:hint="cs"/>
          <w:b w:val="0"/>
          <w:bCs/>
          <w:rtl/>
        </w:rPr>
        <w:t>)</w:t>
      </w:r>
      <w:r w:rsidRPr="004E34C8">
        <w:rPr>
          <w:b w:val="0"/>
          <w:bCs/>
          <w:rtl/>
        </w:rPr>
        <w:t>استخراج الدرجة الكلية للمشارك</w:t>
      </w:r>
    </w:p>
    <w:p w14:paraId="610F95C0" w14:textId="77777777" w:rsidR="004E34C8" w:rsidRPr="00266A9E" w:rsidRDefault="004E34C8" w:rsidP="004E34C8">
      <w:r w:rsidRPr="00266A9E">
        <w:rPr>
          <w:rtl/>
        </w:rPr>
        <w:t>يتم جمع درجات جميع الإجابات</w:t>
      </w:r>
      <w:r w:rsidRPr="00266A9E">
        <w:t>:</w:t>
      </w:r>
    </w:p>
    <w:p w14:paraId="0D4EF686" w14:textId="5487D85C" w:rsidR="004E34C8" w:rsidRDefault="004E34C8" w:rsidP="004E34C8">
      <w:r w:rsidRPr="00266A9E">
        <w:t>[</w:t>
      </w:r>
      <w:r w:rsidRPr="00266A9E">
        <w:rPr>
          <w:rtl/>
        </w:rPr>
        <w:t>الدرجة الكلية = مجموع درجات الأسئلة (من 20 إلى 80)</w:t>
      </w:r>
      <w:r w:rsidRPr="004E34C8">
        <w:t xml:space="preserve"> </w:t>
      </w:r>
      <w:r w:rsidRPr="00266A9E">
        <w:t>[</w:t>
      </w:r>
    </w:p>
    <w:p w14:paraId="1E716474" w14:textId="77777777" w:rsidR="004E34C8" w:rsidRPr="00266A9E" w:rsidRDefault="004E34C8" w:rsidP="004E34C8"/>
    <w:p w14:paraId="29542BB4" w14:textId="60FF70FB" w:rsidR="004E34C8" w:rsidRPr="004E34C8" w:rsidRDefault="004E34C8" w:rsidP="004E34C8">
      <w:pPr>
        <w:pStyle w:val="ad"/>
        <w:shd w:val="clear" w:color="auto" w:fill="F2F2F2" w:themeFill="background1" w:themeFillShade="F2"/>
        <w:rPr>
          <w:b w:val="0"/>
          <w:bCs/>
        </w:rPr>
      </w:pPr>
      <w:r w:rsidRPr="004E34C8">
        <w:rPr>
          <w:b w:val="0"/>
          <w:bCs/>
        </w:rPr>
        <w:t xml:space="preserve">3 </w:t>
      </w:r>
      <w:r w:rsidRPr="004E34C8">
        <w:rPr>
          <w:rFonts w:hint="cs"/>
          <w:b w:val="0"/>
          <w:bCs/>
          <w:rtl/>
        </w:rPr>
        <w:t>)</w:t>
      </w:r>
      <w:r w:rsidRPr="004E34C8">
        <w:rPr>
          <w:b w:val="0"/>
          <w:bCs/>
          <w:rtl/>
        </w:rPr>
        <w:t>تفسير النتيجة (4 مستويات دقيقة</w:t>
      </w:r>
      <w:r>
        <w:rPr>
          <w:rFonts w:hint="cs"/>
          <w:b w:val="0"/>
          <w:bCs/>
          <w:rtl/>
        </w:rPr>
        <w:t>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8"/>
        <w:gridCol w:w="1070"/>
        <w:gridCol w:w="6758"/>
      </w:tblGrid>
      <w:tr w:rsidR="004E34C8" w:rsidRPr="00266A9E" w14:paraId="3CDFCEA9" w14:textId="77777777" w:rsidTr="004E34C8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168489"/>
              <w:left w:val="single" w:sz="4" w:space="0" w:color="168489"/>
              <w:bottom w:val="single" w:sz="4" w:space="0" w:color="168489"/>
            </w:tcBorders>
            <w:vAlign w:val="center"/>
            <w:hideMark/>
          </w:tcPr>
          <w:p w14:paraId="1D1D54A3" w14:textId="77777777" w:rsidR="004E34C8" w:rsidRPr="004E34C8" w:rsidRDefault="004E34C8" w:rsidP="004E34C8">
            <w:pPr>
              <w:pStyle w:val="ad"/>
              <w:jc w:val="center"/>
              <w:rPr>
                <w:b w:val="0"/>
                <w:bCs/>
                <w:color w:val="168489"/>
              </w:rPr>
            </w:pPr>
            <w:r w:rsidRPr="004E34C8">
              <w:rPr>
                <w:b w:val="0"/>
                <w:bCs/>
                <w:color w:val="168489"/>
                <w:rtl/>
              </w:rPr>
              <w:t>مستوى التنظيم</w:t>
            </w:r>
          </w:p>
        </w:tc>
        <w:tc>
          <w:tcPr>
            <w:tcW w:w="1040" w:type="dxa"/>
            <w:tcBorders>
              <w:top w:val="single" w:sz="4" w:space="0" w:color="168489"/>
              <w:left w:val="single" w:sz="4" w:space="0" w:color="168489"/>
              <w:bottom w:val="single" w:sz="4" w:space="0" w:color="168489"/>
              <w:right w:val="single" w:sz="4" w:space="0" w:color="168489"/>
            </w:tcBorders>
            <w:vAlign w:val="center"/>
            <w:hideMark/>
          </w:tcPr>
          <w:p w14:paraId="0944A631" w14:textId="77777777" w:rsidR="004E34C8" w:rsidRPr="004E34C8" w:rsidRDefault="004E34C8" w:rsidP="004E34C8">
            <w:pPr>
              <w:pStyle w:val="ad"/>
              <w:jc w:val="center"/>
              <w:rPr>
                <w:b w:val="0"/>
                <w:bCs/>
                <w:color w:val="168489"/>
              </w:rPr>
            </w:pPr>
            <w:r w:rsidRPr="004E34C8">
              <w:rPr>
                <w:b w:val="0"/>
                <w:bCs/>
                <w:color w:val="168489"/>
                <w:rtl/>
              </w:rPr>
              <w:t>النتيجة</w:t>
            </w:r>
          </w:p>
        </w:tc>
        <w:tc>
          <w:tcPr>
            <w:tcW w:w="6713" w:type="dxa"/>
            <w:tcBorders>
              <w:top w:val="single" w:sz="4" w:space="0" w:color="168489"/>
              <w:bottom w:val="single" w:sz="4" w:space="0" w:color="168489"/>
              <w:right w:val="single" w:sz="4" w:space="0" w:color="168489"/>
            </w:tcBorders>
            <w:vAlign w:val="center"/>
            <w:hideMark/>
          </w:tcPr>
          <w:p w14:paraId="29A86963" w14:textId="77777777" w:rsidR="004E34C8" w:rsidRPr="004E34C8" w:rsidRDefault="004E34C8" w:rsidP="004E34C8">
            <w:pPr>
              <w:pStyle w:val="ad"/>
              <w:jc w:val="center"/>
              <w:rPr>
                <w:b w:val="0"/>
                <w:bCs/>
                <w:color w:val="168489"/>
              </w:rPr>
            </w:pPr>
            <w:r w:rsidRPr="004E34C8">
              <w:rPr>
                <w:b w:val="0"/>
                <w:bCs/>
                <w:color w:val="168489"/>
                <w:rtl/>
              </w:rPr>
              <w:t>التفسير المهني</w:t>
            </w:r>
          </w:p>
        </w:tc>
      </w:tr>
      <w:tr w:rsidR="004E34C8" w:rsidRPr="00266A9E" w14:paraId="12EDD07E" w14:textId="77777777" w:rsidTr="004E34C8">
        <w:trPr>
          <w:tblCellSpacing w:w="15" w:type="dxa"/>
        </w:trPr>
        <w:tc>
          <w:tcPr>
            <w:tcW w:w="0" w:type="auto"/>
            <w:tcBorders>
              <w:left w:val="single" w:sz="4" w:space="0" w:color="168489"/>
              <w:bottom w:val="single" w:sz="4" w:space="0" w:color="168489"/>
            </w:tcBorders>
            <w:vAlign w:val="center"/>
            <w:hideMark/>
          </w:tcPr>
          <w:p w14:paraId="7107FF1C" w14:textId="77777777" w:rsidR="004E34C8" w:rsidRPr="00266A9E" w:rsidRDefault="004E34C8" w:rsidP="004E34C8">
            <w:pPr>
              <w:pStyle w:val="ad"/>
              <w:jc w:val="center"/>
            </w:pPr>
            <w:r w:rsidRPr="00266A9E">
              <w:rPr>
                <w:rtl/>
              </w:rPr>
              <w:t>ممتاز جدًا</w:t>
            </w:r>
          </w:p>
        </w:tc>
        <w:tc>
          <w:tcPr>
            <w:tcW w:w="1040" w:type="dxa"/>
            <w:tcBorders>
              <w:left w:val="single" w:sz="4" w:space="0" w:color="168489"/>
              <w:bottom w:val="single" w:sz="4" w:space="0" w:color="168489"/>
              <w:right w:val="single" w:sz="4" w:space="0" w:color="168489"/>
            </w:tcBorders>
            <w:vAlign w:val="center"/>
            <w:hideMark/>
          </w:tcPr>
          <w:p w14:paraId="5AD2CD95" w14:textId="77777777" w:rsidR="004E34C8" w:rsidRPr="00266A9E" w:rsidRDefault="004E34C8" w:rsidP="004E34C8">
            <w:pPr>
              <w:pStyle w:val="ad"/>
              <w:jc w:val="center"/>
            </w:pPr>
            <w:r w:rsidRPr="00266A9E">
              <w:t>70 – 80</w:t>
            </w:r>
          </w:p>
        </w:tc>
        <w:tc>
          <w:tcPr>
            <w:tcW w:w="6713" w:type="dxa"/>
            <w:tcBorders>
              <w:bottom w:val="single" w:sz="4" w:space="0" w:color="168489"/>
              <w:right w:val="single" w:sz="4" w:space="0" w:color="168489"/>
            </w:tcBorders>
            <w:vAlign w:val="center"/>
            <w:hideMark/>
          </w:tcPr>
          <w:p w14:paraId="6425A312" w14:textId="77777777" w:rsidR="004E34C8" w:rsidRPr="00266A9E" w:rsidRDefault="004E34C8" w:rsidP="004E34C8">
            <w:pPr>
              <w:pStyle w:val="ad"/>
              <w:jc w:val="center"/>
            </w:pPr>
            <w:r w:rsidRPr="00266A9E">
              <w:rPr>
                <w:rtl/>
              </w:rPr>
              <w:t>يمتلك مهارات تنظيمية عالية جدًا، ويُظهر قدرة واضحة على التخطيط والمتابعة وإدارة الوقت والمهام بكفاءة</w:t>
            </w:r>
            <w:r w:rsidRPr="00266A9E">
              <w:t>.</w:t>
            </w:r>
          </w:p>
        </w:tc>
      </w:tr>
      <w:tr w:rsidR="004E34C8" w:rsidRPr="00266A9E" w14:paraId="7AA01176" w14:textId="77777777" w:rsidTr="004E34C8">
        <w:trPr>
          <w:tblCellSpacing w:w="15" w:type="dxa"/>
        </w:trPr>
        <w:tc>
          <w:tcPr>
            <w:tcW w:w="0" w:type="auto"/>
            <w:tcBorders>
              <w:left w:val="single" w:sz="4" w:space="0" w:color="168489"/>
              <w:bottom w:val="single" w:sz="4" w:space="0" w:color="168489"/>
            </w:tcBorders>
            <w:vAlign w:val="center"/>
            <w:hideMark/>
          </w:tcPr>
          <w:p w14:paraId="48643B47" w14:textId="77777777" w:rsidR="004E34C8" w:rsidRPr="00266A9E" w:rsidRDefault="004E34C8" w:rsidP="004E34C8">
            <w:pPr>
              <w:pStyle w:val="ad"/>
              <w:jc w:val="center"/>
            </w:pPr>
            <w:r w:rsidRPr="00266A9E">
              <w:rPr>
                <w:rtl/>
              </w:rPr>
              <w:t>جيّد جدًا</w:t>
            </w:r>
          </w:p>
        </w:tc>
        <w:tc>
          <w:tcPr>
            <w:tcW w:w="1040" w:type="dxa"/>
            <w:tcBorders>
              <w:left w:val="single" w:sz="4" w:space="0" w:color="168489"/>
              <w:bottom w:val="single" w:sz="4" w:space="0" w:color="168489"/>
              <w:right w:val="single" w:sz="4" w:space="0" w:color="168489"/>
            </w:tcBorders>
            <w:vAlign w:val="center"/>
            <w:hideMark/>
          </w:tcPr>
          <w:p w14:paraId="4842F3E6" w14:textId="77777777" w:rsidR="004E34C8" w:rsidRPr="00266A9E" w:rsidRDefault="004E34C8" w:rsidP="004E34C8">
            <w:pPr>
              <w:pStyle w:val="ad"/>
              <w:jc w:val="center"/>
            </w:pPr>
            <w:r w:rsidRPr="00266A9E">
              <w:t>55 – 69</w:t>
            </w:r>
          </w:p>
        </w:tc>
        <w:tc>
          <w:tcPr>
            <w:tcW w:w="6713" w:type="dxa"/>
            <w:tcBorders>
              <w:bottom w:val="single" w:sz="4" w:space="0" w:color="168489"/>
              <w:right w:val="single" w:sz="4" w:space="0" w:color="168489"/>
            </w:tcBorders>
            <w:vAlign w:val="center"/>
            <w:hideMark/>
          </w:tcPr>
          <w:p w14:paraId="4B93A7FA" w14:textId="77777777" w:rsidR="004E34C8" w:rsidRPr="00266A9E" w:rsidRDefault="004E34C8" w:rsidP="004E34C8">
            <w:pPr>
              <w:pStyle w:val="ad"/>
              <w:jc w:val="center"/>
            </w:pPr>
            <w:r w:rsidRPr="00266A9E">
              <w:rPr>
                <w:rtl/>
              </w:rPr>
              <w:t>يتمتع بمهارات تنظيم قوية، ويحتاج فقط إلى تعزيز بعض الأدوات أو تطوير بعض الأساليب</w:t>
            </w:r>
            <w:r w:rsidRPr="00266A9E">
              <w:t>.</w:t>
            </w:r>
          </w:p>
        </w:tc>
      </w:tr>
      <w:tr w:rsidR="004E34C8" w:rsidRPr="00266A9E" w14:paraId="33ECFCF1" w14:textId="77777777" w:rsidTr="004E34C8">
        <w:trPr>
          <w:tblCellSpacing w:w="15" w:type="dxa"/>
        </w:trPr>
        <w:tc>
          <w:tcPr>
            <w:tcW w:w="0" w:type="auto"/>
            <w:tcBorders>
              <w:left w:val="single" w:sz="4" w:space="0" w:color="168489"/>
            </w:tcBorders>
            <w:vAlign w:val="center"/>
            <w:hideMark/>
          </w:tcPr>
          <w:p w14:paraId="69CACE6E" w14:textId="77777777" w:rsidR="004E34C8" w:rsidRPr="00266A9E" w:rsidRDefault="004E34C8" w:rsidP="004E34C8">
            <w:pPr>
              <w:pStyle w:val="ad"/>
              <w:jc w:val="center"/>
            </w:pPr>
            <w:r w:rsidRPr="00266A9E">
              <w:rPr>
                <w:rtl/>
              </w:rPr>
              <w:t>متوسط</w:t>
            </w:r>
          </w:p>
        </w:tc>
        <w:tc>
          <w:tcPr>
            <w:tcW w:w="1040" w:type="dxa"/>
            <w:tcBorders>
              <w:left w:val="single" w:sz="4" w:space="0" w:color="168489"/>
              <w:right w:val="single" w:sz="4" w:space="0" w:color="168489"/>
            </w:tcBorders>
            <w:vAlign w:val="center"/>
            <w:hideMark/>
          </w:tcPr>
          <w:p w14:paraId="245E47D3" w14:textId="77777777" w:rsidR="004E34C8" w:rsidRPr="00266A9E" w:rsidRDefault="004E34C8" w:rsidP="004E34C8">
            <w:pPr>
              <w:pStyle w:val="ad"/>
              <w:jc w:val="center"/>
            </w:pPr>
            <w:r w:rsidRPr="00266A9E">
              <w:t>40 – 54</w:t>
            </w:r>
          </w:p>
        </w:tc>
        <w:tc>
          <w:tcPr>
            <w:tcW w:w="6713" w:type="dxa"/>
            <w:tcBorders>
              <w:right w:val="single" w:sz="4" w:space="0" w:color="168489"/>
            </w:tcBorders>
            <w:vAlign w:val="center"/>
            <w:hideMark/>
          </w:tcPr>
          <w:p w14:paraId="4FF638C7" w14:textId="77777777" w:rsidR="004E34C8" w:rsidRPr="00266A9E" w:rsidRDefault="004E34C8" w:rsidP="004E34C8">
            <w:pPr>
              <w:pStyle w:val="ad"/>
              <w:jc w:val="center"/>
            </w:pPr>
            <w:r w:rsidRPr="00266A9E">
              <w:rPr>
                <w:rtl/>
              </w:rPr>
              <w:t>لديه مهارات تنظيم متوسطة، ويحتاج لتطوير في عدد من الجوانب مثل التخطيط أو المتابعة أو إدارة الأولويات</w:t>
            </w:r>
            <w:r w:rsidRPr="00266A9E">
              <w:t>.</w:t>
            </w:r>
          </w:p>
        </w:tc>
      </w:tr>
      <w:tr w:rsidR="004E34C8" w:rsidRPr="00266A9E" w14:paraId="2A6D9909" w14:textId="77777777" w:rsidTr="004E34C8">
        <w:trPr>
          <w:tblCellSpacing w:w="15" w:type="dxa"/>
        </w:trPr>
        <w:tc>
          <w:tcPr>
            <w:tcW w:w="0" w:type="auto"/>
            <w:tcBorders>
              <w:top w:val="single" w:sz="4" w:space="0" w:color="168489"/>
              <w:left w:val="single" w:sz="4" w:space="0" w:color="168489"/>
              <w:bottom w:val="single" w:sz="4" w:space="0" w:color="168489"/>
            </w:tcBorders>
            <w:vAlign w:val="center"/>
            <w:hideMark/>
          </w:tcPr>
          <w:p w14:paraId="25B06A71" w14:textId="77777777" w:rsidR="004E34C8" w:rsidRPr="00266A9E" w:rsidRDefault="004E34C8" w:rsidP="004E34C8">
            <w:pPr>
              <w:pStyle w:val="ad"/>
              <w:jc w:val="center"/>
            </w:pPr>
            <w:r w:rsidRPr="00266A9E">
              <w:rPr>
                <w:rtl/>
              </w:rPr>
              <w:t>منخفض</w:t>
            </w:r>
          </w:p>
        </w:tc>
        <w:tc>
          <w:tcPr>
            <w:tcW w:w="1040" w:type="dxa"/>
            <w:tcBorders>
              <w:top w:val="single" w:sz="4" w:space="0" w:color="168489"/>
              <w:left w:val="single" w:sz="4" w:space="0" w:color="168489"/>
              <w:bottom w:val="single" w:sz="4" w:space="0" w:color="168489"/>
              <w:right w:val="single" w:sz="4" w:space="0" w:color="168489"/>
            </w:tcBorders>
            <w:vAlign w:val="center"/>
            <w:hideMark/>
          </w:tcPr>
          <w:p w14:paraId="7BF03010" w14:textId="77777777" w:rsidR="004E34C8" w:rsidRPr="00266A9E" w:rsidRDefault="004E34C8" w:rsidP="004E34C8">
            <w:pPr>
              <w:pStyle w:val="ad"/>
              <w:jc w:val="center"/>
            </w:pPr>
            <w:r w:rsidRPr="00266A9E">
              <w:t>20 – 39</w:t>
            </w:r>
          </w:p>
        </w:tc>
        <w:tc>
          <w:tcPr>
            <w:tcW w:w="6713" w:type="dxa"/>
            <w:tcBorders>
              <w:top w:val="single" w:sz="4" w:space="0" w:color="168489"/>
              <w:bottom w:val="single" w:sz="4" w:space="0" w:color="168489"/>
              <w:right w:val="single" w:sz="4" w:space="0" w:color="168489"/>
            </w:tcBorders>
            <w:vAlign w:val="center"/>
            <w:hideMark/>
          </w:tcPr>
          <w:p w14:paraId="4870CCCC" w14:textId="77777777" w:rsidR="004E34C8" w:rsidRPr="00266A9E" w:rsidRDefault="004E34C8" w:rsidP="004E34C8">
            <w:pPr>
              <w:pStyle w:val="ad"/>
              <w:jc w:val="center"/>
            </w:pPr>
            <w:r w:rsidRPr="00266A9E">
              <w:rPr>
                <w:rtl/>
              </w:rPr>
              <w:t>يعاني من ضعف واضح في مهارات التنظيم، ويحتاج إلى تدريب مكثف ودعم مباشر في توزيع المهام، إدارة الوقت، ووضع الخطط</w:t>
            </w:r>
            <w:r w:rsidRPr="00266A9E">
              <w:t>.</w:t>
            </w:r>
          </w:p>
        </w:tc>
      </w:tr>
    </w:tbl>
    <w:p w14:paraId="4994A976" w14:textId="33F885EC" w:rsidR="004E34C8" w:rsidRPr="00266A9E" w:rsidRDefault="004E34C8" w:rsidP="004E34C8"/>
    <w:p w14:paraId="673600BC" w14:textId="71148450" w:rsidR="004E34C8" w:rsidRPr="004E34C8" w:rsidRDefault="004E34C8" w:rsidP="004E34C8">
      <w:pPr>
        <w:pStyle w:val="ad"/>
        <w:keepNext/>
        <w:rPr>
          <w:b w:val="0"/>
          <w:bCs/>
        </w:rPr>
      </w:pPr>
      <w:r w:rsidRPr="004E34C8">
        <w:rPr>
          <w:b w:val="0"/>
          <w:bCs/>
        </w:rPr>
        <w:lastRenderedPageBreak/>
        <w:t xml:space="preserve">4 </w:t>
      </w:r>
      <w:r w:rsidRPr="004E34C8">
        <w:rPr>
          <w:rFonts w:hint="cs"/>
          <w:b w:val="0"/>
          <w:bCs/>
          <w:rtl/>
        </w:rPr>
        <w:t>)</w:t>
      </w:r>
      <w:r w:rsidRPr="004E34C8">
        <w:rPr>
          <w:b w:val="0"/>
          <w:bCs/>
          <w:rtl/>
        </w:rPr>
        <w:t>تحليل تفصيلي حسب المجالات (اختياري وممتاز جدًا للحقيبة</w:t>
      </w:r>
      <w:r>
        <w:rPr>
          <w:rFonts w:hint="cs"/>
          <w:b w:val="0"/>
          <w:bCs/>
          <w:rtl/>
        </w:rPr>
        <w:t>)</w:t>
      </w:r>
    </w:p>
    <w:p w14:paraId="1DC72994" w14:textId="0165A305" w:rsidR="004E34C8" w:rsidRPr="00266A9E" w:rsidRDefault="004E34C8" w:rsidP="004E34C8">
      <w:r>
        <w:rPr>
          <w:noProof/>
        </w:rPr>
        <w:drawing>
          <wp:anchor distT="0" distB="0" distL="114300" distR="114300" simplePos="0" relativeHeight="252806144" behindDoc="0" locked="0" layoutInCell="1" allowOverlap="1" wp14:anchorId="2BC0E397" wp14:editId="332BACB1">
            <wp:simplePos x="0" y="0"/>
            <wp:positionH relativeFrom="margin">
              <wp:align>left</wp:align>
            </wp:positionH>
            <wp:positionV relativeFrom="paragraph">
              <wp:posOffset>121920</wp:posOffset>
            </wp:positionV>
            <wp:extent cx="1219200" cy="1219200"/>
            <wp:effectExtent l="0" t="0" r="0" b="0"/>
            <wp:wrapSquare wrapText="bothSides"/>
            <wp:docPr id="4" name="Picture 4" descr="Activitie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Activities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6A9E">
        <w:rPr>
          <w:rtl/>
        </w:rPr>
        <w:t>يمكنك تقسيم العبارات إلى مجالات تحليل</w:t>
      </w:r>
      <w:r w:rsidRPr="00266A9E">
        <w:t>:</w:t>
      </w:r>
    </w:p>
    <w:p w14:paraId="7C92E136" w14:textId="7D68669D" w:rsidR="004E34C8" w:rsidRPr="00266A9E" w:rsidRDefault="004E34C8" w:rsidP="004E34C8">
      <w:r w:rsidRPr="00266A9E">
        <w:rPr>
          <w:rtl/>
        </w:rPr>
        <w:t>أ) تنظيم الوقت (1 – 4 – 7 – 17</w:t>
      </w:r>
      <w:r>
        <w:t>(</w:t>
      </w:r>
    </w:p>
    <w:p w14:paraId="29D6DBA4" w14:textId="15EF329F" w:rsidR="004E34C8" w:rsidRPr="00266A9E" w:rsidRDefault="004E34C8" w:rsidP="004E34C8">
      <w:r w:rsidRPr="00266A9E">
        <w:rPr>
          <w:rtl/>
        </w:rPr>
        <w:t>ب) تنظيم المهام وتوزيعها (2 – 5 – 14 – 19</w:t>
      </w:r>
      <w:r w:rsidRPr="00266A9E">
        <w:t>)</w:t>
      </w:r>
      <w:r>
        <w:t>(</w:t>
      </w:r>
    </w:p>
    <w:p w14:paraId="32B4E258" w14:textId="5E4B14B1" w:rsidR="004E34C8" w:rsidRPr="00266A9E" w:rsidRDefault="004E34C8" w:rsidP="004E34C8">
      <w:r w:rsidRPr="00266A9E">
        <w:rPr>
          <w:rtl/>
        </w:rPr>
        <w:t>ج) تنظيم المعلومات والوثائق (3 – 6 – 12 – 18 – 20</w:t>
      </w:r>
      <w:r>
        <w:t>(</w:t>
      </w:r>
    </w:p>
    <w:p w14:paraId="605C138C" w14:textId="1E8C9D54" w:rsidR="004E34C8" w:rsidRPr="00266A9E" w:rsidRDefault="004E34C8" w:rsidP="004E34C8">
      <w:r w:rsidRPr="00266A9E">
        <w:rPr>
          <w:rtl/>
        </w:rPr>
        <w:t>د) الإشراف والمتابعة (8 – 9 – 11 – 13 – 16 – 15</w:t>
      </w:r>
      <w:r>
        <w:t>(</w:t>
      </w:r>
    </w:p>
    <w:p w14:paraId="4766C9EF" w14:textId="77777777" w:rsidR="004E34C8" w:rsidRDefault="004E34C8" w:rsidP="004E34C8">
      <w:r w:rsidRPr="00266A9E">
        <w:rPr>
          <w:rtl/>
        </w:rPr>
        <w:t>ثم جمع درجة كل مجال وإظهارها للمشارك لكشف نقاط القوة والضعف بدقة</w:t>
      </w:r>
      <w:r w:rsidRPr="00266A9E">
        <w:t>.</w:t>
      </w:r>
    </w:p>
    <w:p w14:paraId="454054BA" w14:textId="77777777" w:rsidR="004E34C8" w:rsidRDefault="004E34C8" w:rsidP="004E34C8"/>
    <w:p w14:paraId="0F0329E3" w14:textId="77777777" w:rsidR="004E34C8" w:rsidRDefault="004E34C8" w:rsidP="004E34C8"/>
    <w:p w14:paraId="217DCAEE" w14:textId="77777777" w:rsidR="004E34C8" w:rsidRDefault="004E34C8" w:rsidP="004E34C8"/>
    <w:p w14:paraId="0C110DDC" w14:textId="689204B5" w:rsidR="004E34C8" w:rsidRPr="00266A9E" w:rsidRDefault="004E34C8" w:rsidP="004E34C8">
      <w:pPr>
        <w:jc w:val="center"/>
      </w:pPr>
      <w:r>
        <w:rPr>
          <w:noProof/>
        </w:rPr>
        <w:drawing>
          <wp:inline distT="0" distB="0" distL="0" distR="0" wp14:anchorId="51DDBBC4" wp14:editId="56F74EAC">
            <wp:extent cx="1219200" cy="1219200"/>
            <wp:effectExtent l="0" t="0" r="0" b="0"/>
            <wp:docPr id="3" name="Picture 3" descr="Tes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Test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F4487" w14:textId="0754298C" w:rsidR="004E34C8" w:rsidRPr="00834171" w:rsidRDefault="004E34C8" w:rsidP="004E34C8"/>
    <w:p w14:paraId="67284A93" w14:textId="66C86844" w:rsidR="00FC4BFE" w:rsidRPr="00834171" w:rsidRDefault="00FC4BFE" w:rsidP="00FC4BFE">
      <w:pPr>
        <w:rPr>
          <w:rtl/>
        </w:rPr>
      </w:pPr>
    </w:p>
    <w:sectPr w:rsidR="00FC4BFE" w:rsidRPr="00834171" w:rsidSect="000275E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40" w:right="1440" w:bottom="1440" w:left="1440" w:header="113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68E84" w14:textId="77777777" w:rsidR="00652400" w:rsidRDefault="00652400" w:rsidP="00F53D08">
      <w:pPr>
        <w:spacing w:line="240" w:lineRule="auto"/>
      </w:pPr>
      <w:r>
        <w:separator/>
      </w:r>
    </w:p>
  </w:endnote>
  <w:endnote w:type="continuationSeparator" w:id="0">
    <w:p w14:paraId="5EF9E887" w14:textId="77777777" w:rsidR="00652400" w:rsidRDefault="00652400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Ming Std L">
    <w:panose1 w:val="00000000000000000000"/>
    <w:charset w:val="80"/>
    <w:family w:val="roman"/>
    <w:notTrueType/>
    <w:pitch w:val="variable"/>
    <w:sig w:usb0="00000203" w:usb1="1A0F1900" w:usb2="00000016" w:usb3="00000000" w:csb0="00120005" w:csb1="00000000"/>
  </w:font>
  <w:font w:name="rpt-Regular">
    <w:altName w:val="Courier New"/>
    <w:charset w:val="00"/>
    <w:family w:val="auto"/>
    <w:pitch w:val="variable"/>
    <w:sig w:usb0="80002003" w:usb1="80002042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329AC" w14:textId="77777777" w:rsidR="00F45B00" w:rsidRDefault="00F45B0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446C7" w14:textId="2FAF490F" w:rsidR="005E14CE" w:rsidRPr="00E42DAD" w:rsidRDefault="00F45B00" w:rsidP="00E42DAD">
    <w:pPr>
      <w:pStyle w:val="a4"/>
      <w:bidi w:val="0"/>
      <w:spacing w:after="240"/>
      <w:rPr>
        <w:rFonts w:ascii="Adobe Arabic" w:hAnsi="Adobe Arabic" w:cs="Adobe Arabic"/>
        <w:color w:val="168489"/>
        <w:sz w:val="44"/>
        <w:szCs w:val="4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850751" behindDoc="0" locked="0" layoutInCell="1" allowOverlap="1" wp14:anchorId="50C2083D" wp14:editId="6562DB76">
              <wp:simplePos x="0" y="0"/>
              <wp:positionH relativeFrom="page">
                <wp:posOffset>219765</wp:posOffset>
              </wp:positionH>
              <wp:positionV relativeFrom="page">
                <wp:posOffset>10429240</wp:posOffset>
              </wp:positionV>
              <wp:extent cx="1378391" cy="282575"/>
              <wp:effectExtent l="0" t="0" r="0" b="3175"/>
              <wp:wrapNone/>
              <wp:docPr id="146080545" name="مستطيل 1460805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8391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0E591C" w14:textId="77777777" w:rsidR="00F45B00" w:rsidRPr="007C020A" w:rsidRDefault="00F45B00" w:rsidP="00F45B00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0C2083D" id="مستطيل 146080545" o:spid="_x0000_s1031" style="position:absolute;left:0;text-align:left;margin-left:17.3pt;margin-top:821.2pt;width:108.55pt;height:22.25pt;z-index:25185075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" filled="f" stroked="f" strokeweight="1pt">
              <v:textbox>
                <w:txbxContent>
                  <w:p w14:paraId="3C0E591C" w14:textId="77777777" w:rsidR="00F45B00" w:rsidRPr="007C020A" w:rsidRDefault="00F45B00" w:rsidP="00F45B00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849727" behindDoc="0" locked="0" layoutInCell="1" allowOverlap="1" wp14:anchorId="6E410C55" wp14:editId="7E36C5D2">
              <wp:simplePos x="0" y="0"/>
              <wp:positionH relativeFrom="column">
                <wp:posOffset>1873885</wp:posOffset>
              </wp:positionH>
              <wp:positionV relativeFrom="paragraph">
                <wp:posOffset>449911</wp:posOffset>
              </wp:positionV>
              <wp:extent cx="1324051" cy="304800"/>
              <wp:effectExtent l="0" t="0" r="0" b="0"/>
              <wp:wrapNone/>
              <wp:docPr id="255430318" name="مربع نص 2554303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24051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B093EE" w14:textId="77777777" w:rsidR="00F45B00" w:rsidRPr="00F45B00" w:rsidRDefault="00F45B00" w:rsidP="00F45B00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18"/>
                              <w:szCs w:val="22"/>
                              <w:lang w:bidi="ar-JO"/>
                            </w:rPr>
                          </w:pPr>
                          <w:r w:rsidRPr="00F45B00"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18"/>
                              <w:szCs w:val="22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410C55" id="_x0000_t202" coordsize="21600,21600" o:spt="202" path="m,l,21600r21600,l21600,xe">
              <v:stroke joinstyle="miter"/>
              <v:path gradientshapeok="t" o:connecttype="rect"/>
            </v:shapetype>
            <v:shape id="مربع نص 255430318" o:spid="_x0000_s1032" type="#_x0000_t202" style="position:absolute;left:0;text-align:left;margin-left:147.55pt;margin-top:35.45pt;width:104.25pt;height:24pt;z-index:25184972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" filled="f" stroked="f" strokeweight=".5pt">
              <v:textbox>
                <w:txbxContent>
                  <w:p w14:paraId="0EB093EE" w14:textId="77777777" w:rsidR="00F45B00" w:rsidRPr="00F45B00" w:rsidRDefault="00F45B00" w:rsidP="00F45B00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18"/>
                        <w:szCs w:val="22"/>
                        <w:lang w:bidi="ar-JO"/>
                      </w:rPr>
                    </w:pPr>
                    <w:r w:rsidRPr="00F45B00"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18"/>
                        <w:szCs w:val="22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 w:rsidR="00E42DAD" w:rsidRPr="00E42DAD">
      <w:rPr>
        <w:noProof/>
        <w:sz w:val="40"/>
        <w:szCs w:val="40"/>
      </w:rPr>
      <mc:AlternateContent>
        <mc:Choice Requires="wpg">
          <w:drawing>
            <wp:anchor distT="0" distB="0" distL="114300" distR="114300" simplePos="0" relativeHeight="251845631" behindDoc="0" locked="0" layoutInCell="1" allowOverlap="1" wp14:anchorId="0E56F205" wp14:editId="0E4187CB">
              <wp:simplePos x="0" y="0"/>
              <wp:positionH relativeFrom="page">
                <wp:posOffset>0</wp:posOffset>
              </wp:positionH>
              <wp:positionV relativeFrom="paragraph">
                <wp:posOffset>-3482975</wp:posOffset>
              </wp:positionV>
              <wp:extent cx="4146552" cy="4165816"/>
              <wp:effectExtent l="0" t="0" r="25400" b="25400"/>
              <wp:wrapNone/>
              <wp:docPr id="388507672" name="Group 3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146552" cy="4165816"/>
                        <a:chOff x="0" y="0"/>
                        <a:chExt cx="4146552" cy="4165816"/>
                      </a:xfrm>
                    </wpg:grpSpPr>
                    <wps:wsp>
                      <wps:cNvPr id="388507673" name="شكل حر 769906"/>
                      <wps:cNvSpPr/>
                      <wps:spPr>
                        <a:xfrm rot="5400000">
                          <a:off x="-1976796" y="1976796"/>
                          <a:ext cx="4146552" cy="192959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88507674" name="شكل حر 769906"/>
                      <wps:cNvSpPr/>
                      <wps:spPr>
                        <a:xfrm rot="10800000">
                          <a:off x="0" y="3972857"/>
                          <a:ext cx="4146552" cy="192959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81D3E93" id="Group 39" o:spid="_x0000_s1026" style="position:absolute;margin-left:0;margin-top:-274.25pt;width:326.5pt;height:328pt;z-index:251845631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">
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<v:stroke joinstyle="miter"/>
                <v:path arrowok="t" o:connecttype="custom" o:connectlocs="0,0;4146552,0;4146552,192959;0,192959;0,0" o:connectangles="0,0,0,0,0"/>
              </v:shape>
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<v:stroke joinstyle="miter"/>
                <v:path arrowok="t" o:connecttype="custom" o:connectlocs="0,0;4146552,0;4146552,192959;0,192959;0,0" o:connectangles="0,0,0,0,0"/>
              </v:shape>
              <w10:wrap anchorx="page"/>
            </v:group>
          </w:pict>
        </mc:Fallback>
      </mc:AlternateContent>
    </w:r>
    <w:sdt>
      <w:sdtPr>
        <w:rPr>
          <w:color w:val="FFFFFF" w:themeColor="background1"/>
          <w:sz w:val="40"/>
          <w:szCs w:val="40"/>
        </w:rPr>
        <w:id w:val="-242716952"/>
        <w:docPartObj>
          <w:docPartGallery w:val="Page Numbers (Bottom of Page)"/>
          <w:docPartUnique/>
        </w:docPartObj>
      </w:sdtPr>
      <w:sdtEndPr>
        <w:rPr>
          <w:rFonts w:ascii="Adobe Arabic" w:hAnsi="Adobe Arabic" w:cs="Adobe Arabic"/>
          <w:color w:val="168489"/>
          <w:sz w:val="44"/>
          <w:szCs w:val="44"/>
        </w:rPr>
      </w:sdtEndPr>
      <w:sdtContent>
        <w:r w:rsidR="005E14CE" w:rsidRPr="00E42DAD">
          <w:rPr>
            <w:rFonts w:ascii="Adobe Arabic" w:hAnsi="Adobe Arabic" w:cs="Adobe Arabic"/>
            <w:color w:val="168489"/>
            <w:sz w:val="44"/>
            <w:szCs w:val="44"/>
          </w:rPr>
          <w:fldChar w:fldCharType="begin"/>
        </w:r>
        <w:r w:rsidR="005E14CE" w:rsidRPr="00E42DAD">
          <w:rPr>
            <w:rFonts w:ascii="Adobe Arabic" w:hAnsi="Adobe Arabic" w:cs="Adobe Arabic"/>
            <w:color w:val="168489"/>
            <w:sz w:val="44"/>
            <w:szCs w:val="44"/>
          </w:rPr>
          <w:instrText>PAGE   \* MERGEFORMAT</w:instrText>
        </w:r>
        <w:r w:rsidR="005E14CE" w:rsidRPr="00E42DAD">
          <w:rPr>
            <w:rFonts w:ascii="Adobe Arabic" w:hAnsi="Adobe Arabic" w:cs="Adobe Arabic"/>
            <w:color w:val="168489"/>
            <w:sz w:val="44"/>
            <w:szCs w:val="44"/>
          </w:rPr>
          <w:fldChar w:fldCharType="separate"/>
        </w:r>
        <w:r w:rsidR="005E14CE" w:rsidRPr="00E42DAD">
          <w:rPr>
            <w:rFonts w:ascii="Adobe Arabic" w:hAnsi="Adobe Arabic" w:cs="Adobe Arabic"/>
            <w:noProof/>
            <w:color w:val="168489"/>
            <w:sz w:val="44"/>
            <w:szCs w:val="44"/>
            <w:rtl/>
            <w:lang w:val="ar-SA"/>
          </w:rPr>
          <w:t>18</w:t>
        </w:r>
        <w:r w:rsidR="005E14CE" w:rsidRPr="00E42DAD">
          <w:rPr>
            <w:rFonts w:ascii="Adobe Arabic" w:hAnsi="Adobe Arabic" w:cs="Adobe Arabic"/>
            <w:color w:val="168489"/>
            <w:sz w:val="44"/>
            <w:szCs w:val="44"/>
          </w:rPr>
          <w:fldChar w:fldCharType="end"/>
        </w:r>
      </w:sdtContent>
    </w:sdt>
  </w:p>
  <w:p w14:paraId="3DBC2286" w14:textId="644BC840" w:rsidR="005E14CE" w:rsidRDefault="00F45B00">
    <w:pPr>
      <w:pStyle w:val="a4"/>
    </w:pPr>
    <w:r>
      <w:rPr>
        <w:rFonts w:ascii="Sakkal Majalla" w:hAnsi="Sakkal Majalla"/>
        <w:b/>
        <w:bCs/>
        <w:noProof/>
        <w:color w:val="002060"/>
        <w:sz w:val="34"/>
        <w:rtl/>
      </w:rPr>
      <mc:AlternateContent>
        <mc:Choice Requires="wps">
          <w:drawing>
            <wp:anchor distT="0" distB="0" distL="114300" distR="114300" simplePos="0" relativeHeight="251847679" behindDoc="0" locked="0" layoutInCell="1" allowOverlap="1" wp14:anchorId="5CEAD7D5" wp14:editId="2AA617EF">
              <wp:simplePos x="0" y="0"/>
              <wp:positionH relativeFrom="column">
                <wp:posOffset>3863975</wp:posOffset>
              </wp:positionH>
              <wp:positionV relativeFrom="paragraph">
                <wp:posOffset>105106</wp:posOffset>
              </wp:positionV>
              <wp:extent cx="2374265" cy="1402715"/>
              <wp:effectExtent l="0" t="0" r="0" b="0"/>
              <wp:wrapNone/>
              <wp:docPr id="546925295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58021E0" w14:textId="77777777" w:rsidR="00F45B00" w:rsidRPr="00DC31A5" w:rsidRDefault="00F45B00" w:rsidP="00F45B00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  <w:t>مركز أبحاث الدولية للتدريب</w:t>
                          </w:r>
                        </w:p>
                        <w:p w14:paraId="1FA04FF1" w14:textId="77777777" w:rsidR="00F45B00" w:rsidRPr="00DC31A5" w:rsidRDefault="00F45B00" w:rsidP="00F45B00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6427818D" w14:textId="77777777" w:rsidR="00F45B00" w:rsidRPr="00DC31A5" w:rsidRDefault="00F45B00" w:rsidP="00F45B00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5AA1F67B" w14:textId="77777777" w:rsidR="00F45B00" w:rsidRPr="00DC31A5" w:rsidRDefault="00F45B00" w:rsidP="00F45B00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Mobile &amp; whatssup:</w:t>
                          </w:r>
                        </w:p>
                        <w:p w14:paraId="1279BAFB" w14:textId="77777777" w:rsidR="00F45B00" w:rsidRDefault="00F45B00" w:rsidP="00F45B00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00962779222666</w:t>
                          </w:r>
                        </w:p>
                        <w:p w14:paraId="6306F10B" w14:textId="77777777" w:rsidR="00F45B00" w:rsidRPr="00DC31A5" w:rsidRDefault="00F45B00" w:rsidP="00F45B00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ascii="Sakkal Majalla" w:hAnsi="Sakkal Majalla" w:hint="cs"/>
                              <w:b/>
                              <w:bCs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CEAD7D5" id="مستطيل 38" o:spid="_x0000_s1033" style="position:absolute;left:0;text-align:left;margin-left:304.25pt;margin-top:8.3pt;width:186.95pt;height:110.45pt;z-index:2518476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" filled="f" stroked="f" strokeweight="1pt">
              <v:textbox>
                <w:txbxContent>
                  <w:p w14:paraId="058021E0" w14:textId="77777777" w:rsidR="00F45B00" w:rsidRPr="00DC31A5" w:rsidRDefault="00F45B00" w:rsidP="00F45B00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  <w:rtl/>
                      </w:rPr>
                      <w:t>مركز أبحاث الدولية للتدريب</w:t>
                    </w:r>
                  </w:p>
                  <w:p w14:paraId="1FA04FF1" w14:textId="77777777" w:rsidR="00F45B00" w:rsidRPr="00DC31A5" w:rsidRDefault="00F45B00" w:rsidP="00F45B00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6427818D" w14:textId="77777777" w:rsidR="00F45B00" w:rsidRPr="00DC31A5" w:rsidRDefault="00F45B00" w:rsidP="00F45B00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5AA1F67B" w14:textId="77777777" w:rsidR="00F45B00" w:rsidRPr="00DC31A5" w:rsidRDefault="00F45B00" w:rsidP="00F45B00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Mobile &amp; whatssup:</w:t>
                    </w:r>
                  </w:p>
                  <w:p w14:paraId="1279BAFB" w14:textId="77777777" w:rsidR="00F45B00" w:rsidRDefault="00F45B00" w:rsidP="00F45B00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00962779222666</w:t>
                    </w:r>
                  </w:p>
                  <w:p w14:paraId="6306F10B" w14:textId="77777777" w:rsidR="00F45B00" w:rsidRPr="00DC31A5" w:rsidRDefault="00F45B00" w:rsidP="00F45B00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>
                      <w:rPr>
                        <w:rFonts w:ascii="Sakkal Majalla" w:hAnsi="Sakkal Majalla" w:hint="cs"/>
                        <w:b/>
                        <w:bCs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0504A" w14:textId="77777777" w:rsidR="00F45B00" w:rsidRDefault="00F45B0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EA962" w14:textId="77777777" w:rsidR="00652400" w:rsidRDefault="00652400" w:rsidP="00F53D08">
      <w:pPr>
        <w:spacing w:line="240" w:lineRule="auto"/>
      </w:pPr>
      <w:r>
        <w:separator/>
      </w:r>
    </w:p>
  </w:footnote>
  <w:footnote w:type="continuationSeparator" w:id="0">
    <w:p w14:paraId="68AB0D4A" w14:textId="77777777" w:rsidR="00652400" w:rsidRDefault="00652400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BAEF7" w14:textId="77777777" w:rsidR="005E14CE" w:rsidRDefault="005E14C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56EB4EF3" wp14:editId="1C40B013">
              <wp:simplePos x="0" y="0"/>
              <wp:positionH relativeFrom="column">
                <wp:posOffset>3858718</wp:posOffset>
              </wp:positionH>
              <wp:positionV relativeFrom="paragraph">
                <wp:posOffset>654873</wp:posOffset>
              </wp:positionV>
              <wp:extent cx="3064270" cy="127907"/>
              <wp:effectExtent l="0" t="0" r="3175" b="5715"/>
              <wp:wrapNone/>
              <wp:docPr id="1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3064270" cy="127907"/>
                      </a:xfrm>
                      <a:custGeom>
                        <a:avLst/>
                        <a:gdLst>
                          <a:gd name="connsiteX0" fmla="*/ 0 w 2778276"/>
                          <a:gd name="connsiteY0" fmla="*/ 0 h 471777"/>
                          <a:gd name="connsiteX1" fmla="*/ 2778276 w 2778276"/>
                          <a:gd name="connsiteY1" fmla="*/ 0 h 471777"/>
                          <a:gd name="connsiteX2" fmla="*/ 2778276 w 2778276"/>
                          <a:gd name="connsiteY2" fmla="*/ 471777 h 471777"/>
                          <a:gd name="connsiteX3" fmla="*/ 0 w 2778276"/>
                          <a:gd name="connsiteY3" fmla="*/ 471777 h 471777"/>
                          <a:gd name="connsiteX4" fmla="*/ 0 w 2778276"/>
                          <a:gd name="connsiteY4" fmla="*/ 0 h 471777"/>
                          <a:gd name="connsiteX0" fmla="*/ 0 w 2778276"/>
                          <a:gd name="connsiteY0" fmla="*/ 0 h 499912"/>
                          <a:gd name="connsiteX1" fmla="*/ 2778276 w 2778276"/>
                          <a:gd name="connsiteY1" fmla="*/ 0 h 499912"/>
                          <a:gd name="connsiteX2" fmla="*/ 2778276 w 2778276"/>
                          <a:gd name="connsiteY2" fmla="*/ 471777 h 499912"/>
                          <a:gd name="connsiteX3" fmla="*/ 576775 w 2778276"/>
                          <a:gd name="connsiteY3" fmla="*/ 499912 h 499912"/>
                          <a:gd name="connsiteX4" fmla="*/ 0 w 2778276"/>
                          <a:gd name="connsiteY4" fmla="*/ 0 h 499912"/>
                          <a:gd name="connsiteX0" fmla="*/ 0 w 2792344"/>
                          <a:gd name="connsiteY0" fmla="*/ 0 h 514001"/>
                          <a:gd name="connsiteX1" fmla="*/ 2778276 w 2792344"/>
                          <a:gd name="connsiteY1" fmla="*/ 0 h 514001"/>
                          <a:gd name="connsiteX2" fmla="*/ 2792344 w 2792344"/>
                          <a:gd name="connsiteY2" fmla="*/ 514001 h 514001"/>
                          <a:gd name="connsiteX3" fmla="*/ 576775 w 2792344"/>
                          <a:gd name="connsiteY3" fmla="*/ 499912 h 514001"/>
                          <a:gd name="connsiteX4" fmla="*/ 0 w 2792344"/>
                          <a:gd name="connsiteY4" fmla="*/ 0 h 51400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2792344" h="514001">
                            <a:moveTo>
                              <a:pt x="0" y="0"/>
                            </a:moveTo>
                            <a:lnTo>
                              <a:pt x="2778276" y="0"/>
                            </a:lnTo>
                            <a:lnTo>
                              <a:pt x="2792344" y="514001"/>
                            </a:lnTo>
                            <a:lnTo>
                              <a:pt x="576775" y="499912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tx1">
                          <a:lumMod val="85000"/>
                          <a:lumOff val="1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84272D" id="Rectangle 1" o:spid="_x0000_s1026" style="position:absolute;left:0;text-align:left;margin-left:303.85pt;margin-top:51.55pt;width:241.3pt;height:10.05pt;rotation:180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92344,514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" path="m,l2778276,r14068,514001l576775,499912,,xe" fillcolor="#272727 [2749]" stroked="f" strokeweight="1pt">
              <v:stroke joinstyle="miter"/>
              <v:path arrowok="t" o:connecttype="custom" o:connectlocs="0,0;3048832,0;3064270,127907;632943,124401;0,0" o:connectangles="0,0,0,0,0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A5C80" w14:textId="77777777" w:rsidR="005E14CE" w:rsidRPr="00715D92" w:rsidRDefault="00E42DAD" w:rsidP="00E42DAD">
    <w:pPr>
      <w:pStyle w:val="a3"/>
      <w:tabs>
        <w:tab w:val="clear" w:pos="4680"/>
        <w:tab w:val="clear" w:pos="9360"/>
        <w:tab w:val="left" w:pos="1925"/>
      </w:tabs>
      <w:rPr>
        <w:rFonts w:ascii="Dubai" w:hAnsi="Dubai" w:cs="Dubai"/>
        <w:color w:val="FF0000"/>
        <w:sz w:val="32"/>
        <w:rtl/>
        <w:lang w:bidi="ar-EG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843583" behindDoc="0" locked="0" layoutInCell="1" allowOverlap="1" wp14:anchorId="78AF7CAD" wp14:editId="7F4EE664">
          <wp:simplePos x="0" y="0"/>
          <wp:positionH relativeFrom="leftMargin">
            <wp:posOffset>447088</wp:posOffset>
          </wp:positionH>
          <wp:positionV relativeFrom="paragraph">
            <wp:posOffset>-2540</wp:posOffset>
          </wp:positionV>
          <wp:extent cx="284672" cy="284672"/>
          <wp:effectExtent l="0" t="0" r="1270" b="1270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672" cy="2846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841535" behindDoc="0" locked="0" layoutInCell="1" allowOverlap="1" wp14:anchorId="10E979C0" wp14:editId="67F0721F">
              <wp:simplePos x="0" y="0"/>
              <wp:positionH relativeFrom="page">
                <wp:align>left</wp:align>
              </wp:positionH>
              <wp:positionV relativeFrom="paragraph">
                <wp:posOffset>-69647</wp:posOffset>
              </wp:positionV>
              <wp:extent cx="8045089" cy="587681"/>
              <wp:effectExtent l="0" t="0" r="32385" b="2222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:a16="http://schemas.microsoft.com/office/drawing/2014/main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5089" cy="587681"/>
                        <a:chOff x="0" y="0"/>
                        <a:chExt cx="8045089" cy="587681"/>
                      </a:xfrm>
                    </wpg:grpSpPr>
                    <wps:wsp>
                      <wps:cNvPr id="5" name="شكل حر 769906">
                        <a:extLst>
                          <a:ext uri="{FF2B5EF4-FFF2-40B4-BE49-F238E27FC236}">
                            <a16:creationId xmlns:a16="http://schemas.microsoft.com/office/drawing/2014/main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6C0F3D" w14:textId="26D95393" w:rsidR="00E42DAD" w:rsidRPr="00AB3D89" w:rsidRDefault="00AB3D89" w:rsidP="00AB3D89">
                            <w:pPr>
                              <w:spacing w:after="240"/>
                              <w:jc w:val="center"/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AB3D89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الإشراف والتنظيم الإداري</w:t>
                            </w:r>
                            <w:r w:rsidRPr="00AB3D89">
                              <w:rPr>
                                <w:rFonts w:eastAsia="Calibri" w:hAnsi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E42DAD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_ دليل المدرب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شكل حر 769907">
                        <a:extLst>
                          <a:ext uri="{FF2B5EF4-FFF2-40B4-BE49-F238E27FC236}">
                            <a16:creationId xmlns:a16="http://schemas.microsoft.com/office/drawing/2014/main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0E979C0" id="Group 38" o:spid="_x0000_s1028" style="position:absolute;left:0;text-align:left;margin-left:0;margin-top:-5.5pt;width:633.45pt;height:46.25pt;z-index:251841535;mso-position-horizontal:left;mso-position-horizontal-relative:page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">
              <v:shape id="شكل حر 769906" o:spid="_x0000_s1029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146C0F3D" w14:textId="26D95393" w:rsidR="00E42DAD" w:rsidRPr="00AB3D89" w:rsidRDefault="00AB3D89" w:rsidP="00AB3D89">
                      <w:pPr>
                        <w:spacing w:after="240"/>
                        <w:jc w:val="center"/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AB3D89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الإشراف والتنظيم الإداري</w:t>
                      </w:r>
                      <w:r w:rsidRPr="00AB3D89">
                        <w:rPr>
                          <w:rFonts w:eastAsia="Calibri" w:hAnsi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E42DAD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_ دليل المدرب</w:t>
                      </w:r>
                    </w:p>
                  </w:txbxContent>
                </v:textbox>
              </v:shape>
              <v:shape id="شكل حر 769907" o:spid="_x0000_s1030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47D19" w14:textId="77777777" w:rsidR="00F45B00" w:rsidRDefault="00F45B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234F0044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04.75pt;height:204.75pt;visibility:visible;mso-wrap-style:square" o:bullet="t">
        <v:imagedata r:id="rId1" o:title=""/>
      </v:shape>
    </w:pict>
  </w:numPicBullet>
  <w:numPicBullet w:numPicBulletId="1">
    <w:pict>
      <v:shape w14:anchorId="6953F00E" id="_x0000_i1026" type="#_x0000_t75" style="width:385.05pt;height:385.05pt;visibility:visible;mso-wrap-style:square" o:bullet="t">
        <v:imagedata r:id="rId2" o:title=""/>
      </v:shape>
    </w:pict>
  </w:numPicBullet>
  <w:numPicBullet w:numPicBulletId="2">
    <w:pict>
      <v:shape w14:anchorId="65BDEBF2" id="_x0000_i1027" type="#_x0000_t75" style="width:1in;height:1in;visibility:visible;mso-wrap-style:square" o:bullet="t">
        <v:imagedata r:id="rId3" o:title=""/>
      </v:shape>
    </w:pict>
  </w:numPicBullet>
  <w:numPicBullet w:numPicBulletId="3">
    <w:pict>
      <v:shape id="_x0000_i1028" type="#_x0000_t75" style="width:383.8pt;height:383.8pt;visibility:visible;mso-wrap-style:square" o:bullet="t">
        <v:imagedata r:id="rId4" o:title=""/>
      </v:shape>
    </w:pict>
  </w:numPicBullet>
  <w:numPicBullet w:numPicBulletId="4">
    <w:pict>
      <v:shape id="_x0000_i1029" type="#_x0000_t75" style="width:409.45pt;height:409.45pt;visibility:visible;mso-wrap-style:square" o:bullet="t">
        <v:imagedata r:id="rId5" o:title=""/>
      </v:shape>
    </w:pict>
  </w:numPicBullet>
  <w:numPicBullet w:numPicBulletId="5">
    <w:pict>
      <v:shape w14:anchorId="3541DA65" id="_x0000_i1030" type="#_x0000_t75" style="width:48.2pt;height:48.2pt;visibility:visible;mso-wrap-style:square" o:bullet="t">
        <v:imagedata r:id="rId6" o:title=""/>
      </v:shape>
    </w:pict>
  </w:numPicBullet>
  <w:numPicBullet w:numPicBulletId="6">
    <w:pict>
      <v:shape id="_x0000_i1031" type="#_x0000_t75" alt="Back in time" style="width:19.4pt;height:19.4pt;visibility:visible;mso-wrap-style:square" o:bullet="t">
        <v:imagedata r:id="rId7" o:title="Back in time"/>
        <o:lock v:ext="edit" aspectratio="f"/>
      </v:shape>
    </w:pict>
  </w:numPicBullet>
  <w:numPicBullet w:numPicBulletId="7">
    <w:pict>
      <v:shape id="_x0000_i1032" type="#_x0000_t75" alt="Back in time" style="width:22.55pt;height:22.55pt;visibility:visible;mso-wrap-style:square" o:bullet="t">
        <v:imagedata r:id="rId8" o:title="Back in time"/>
        <o:lock v:ext="edit" aspectratio="f"/>
      </v:shape>
    </w:pict>
  </w:numPicBullet>
  <w:abstractNum w:abstractNumId="0" w15:restartNumberingAfterBreak="0">
    <w:nsid w:val="01FC4F00"/>
    <w:multiLevelType w:val="hybridMultilevel"/>
    <w:tmpl w:val="2100733E"/>
    <w:lvl w:ilvl="0" w:tplc="75CEF7EE">
      <w:start w:val="1"/>
      <w:numFmt w:val="bullet"/>
      <w:lvlText w:val=""/>
      <w:lvlPicBulletId w:val="2"/>
      <w:lvlJc w:val="left"/>
      <w:pPr>
        <w:ind w:left="576" w:hanging="576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7F16D3"/>
    <w:multiLevelType w:val="hybridMultilevel"/>
    <w:tmpl w:val="214EF962"/>
    <w:lvl w:ilvl="0" w:tplc="9ED49BC4">
      <w:start w:val="8"/>
      <w:numFmt w:val="bullet"/>
      <w:lvlText w:val=""/>
      <w:lvlPicBulletId w:val="1"/>
      <w:lvlJc w:val="left"/>
      <w:pPr>
        <w:ind w:left="567" w:hanging="567"/>
      </w:pPr>
      <w:rPr>
        <w:rFonts w:ascii="Symbol" w:eastAsia="Adobe Ming Std 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E95DB8"/>
    <w:multiLevelType w:val="hybridMultilevel"/>
    <w:tmpl w:val="F736985C"/>
    <w:lvl w:ilvl="0" w:tplc="73BE9B32">
      <w:start w:val="1"/>
      <w:numFmt w:val="bullet"/>
      <w:lvlText w:val=""/>
      <w:lvlPicBulletId w:val="5"/>
      <w:lvlJc w:val="left"/>
      <w:pPr>
        <w:ind w:left="567" w:hanging="567"/>
      </w:pPr>
      <w:rPr>
        <w:rFonts w:ascii="Symbol" w:hAnsi="Symbol" w:hint="default"/>
        <w:color w:val="auto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452916"/>
    <w:multiLevelType w:val="hybridMultilevel"/>
    <w:tmpl w:val="CAB621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DB1308"/>
    <w:multiLevelType w:val="hybridMultilevel"/>
    <w:tmpl w:val="AD700EAA"/>
    <w:lvl w:ilvl="0" w:tplc="17D46A34">
      <w:numFmt w:val="bullet"/>
      <w:lvlText w:val=""/>
      <w:lvlPicBulletId w:val="0"/>
      <w:lvlJc w:val="left"/>
      <w:pPr>
        <w:ind w:left="360" w:hanging="360"/>
      </w:pPr>
      <w:rPr>
        <w:rFonts w:ascii="Symbol" w:eastAsia="Times New Roman" w:hAnsi="Symbol" w:cs="rpt-Regular" w:hint="default"/>
        <w:b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54084E"/>
    <w:multiLevelType w:val="multilevel"/>
    <w:tmpl w:val="97120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413556"/>
    <w:multiLevelType w:val="hybridMultilevel"/>
    <w:tmpl w:val="C85C1192"/>
    <w:lvl w:ilvl="0" w:tplc="781642CA">
      <w:start w:val="8"/>
      <w:numFmt w:val="bullet"/>
      <w:lvlText w:val=""/>
      <w:lvlPicBulletId w:val="2"/>
      <w:lvlJc w:val="left"/>
      <w:pPr>
        <w:ind w:left="576" w:hanging="576"/>
      </w:pPr>
      <w:rPr>
        <w:rFonts w:ascii="Symbol" w:eastAsia="Adobe Ming Std 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C44721"/>
    <w:multiLevelType w:val="hybridMultilevel"/>
    <w:tmpl w:val="1FC8B15E"/>
    <w:lvl w:ilvl="0" w:tplc="593E0D10">
      <w:start w:val="1"/>
      <w:numFmt w:val="bullet"/>
      <w:lvlText w:val=""/>
      <w:lvlPicBulletId w:val="3"/>
      <w:lvlJc w:val="left"/>
      <w:pPr>
        <w:ind w:left="576" w:hanging="576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BDF56AC"/>
    <w:multiLevelType w:val="hybridMultilevel"/>
    <w:tmpl w:val="18500438"/>
    <w:lvl w:ilvl="0" w:tplc="8DA2E78A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0AE108B"/>
    <w:multiLevelType w:val="hybridMultilevel"/>
    <w:tmpl w:val="D410F196"/>
    <w:lvl w:ilvl="0" w:tplc="42D8C848">
      <w:start w:val="8"/>
      <w:numFmt w:val="bullet"/>
      <w:lvlText w:val=""/>
      <w:lvlPicBulletId w:val="4"/>
      <w:lvlJc w:val="left"/>
      <w:pPr>
        <w:ind w:left="576" w:hanging="576"/>
      </w:pPr>
      <w:rPr>
        <w:rFonts w:ascii="Symbol" w:eastAsia="Adobe Ming Std L" w:hAnsi="Symbol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E2F3658"/>
    <w:multiLevelType w:val="hybridMultilevel"/>
    <w:tmpl w:val="340ABFE6"/>
    <w:lvl w:ilvl="0" w:tplc="79AE8272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F8A6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F2F4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F491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985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7EDC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58F2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1829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9466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83710826">
    <w:abstractNumId w:val="4"/>
  </w:num>
  <w:num w:numId="2" w16cid:durableId="388071248">
    <w:abstractNumId w:val="1"/>
  </w:num>
  <w:num w:numId="3" w16cid:durableId="1045106526">
    <w:abstractNumId w:val="8"/>
  </w:num>
  <w:num w:numId="4" w16cid:durableId="1598096485">
    <w:abstractNumId w:val="6"/>
  </w:num>
  <w:num w:numId="5" w16cid:durableId="627980117">
    <w:abstractNumId w:val="7"/>
  </w:num>
  <w:num w:numId="6" w16cid:durableId="358435068">
    <w:abstractNumId w:val="0"/>
  </w:num>
  <w:num w:numId="7" w16cid:durableId="1348560676">
    <w:abstractNumId w:val="9"/>
  </w:num>
  <w:num w:numId="8" w16cid:durableId="493227067">
    <w:abstractNumId w:val="2"/>
  </w:num>
  <w:num w:numId="9" w16cid:durableId="1296908376">
    <w:abstractNumId w:val="10"/>
  </w:num>
  <w:num w:numId="10" w16cid:durableId="1596011076">
    <w:abstractNumId w:val="5"/>
  </w:num>
  <w:num w:numId="11" w16cid:durableId="44774643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40A"/>
    <w:rsid w:val="00015BA6"/>
    <w:rsid w:val="00016A05"/>
    <w:rsid w:val="000175C5"/>
    <w:rsid w:val="000179D9"/>
    <w:rsid w:val="00017C30"/>
    <w:rsid w:val="000266AF"/>
    <w:rsid w:val="00026EBD"/>
    <w:rsid w:val="000275EA"/>
    <w:rsid w:val="00030BDE"/>
    <w:rsid w:val="00031285"/>
    <w:rsid w:val="00040B1C"/>
    <w:rsid w:val="00040F23"/>
    <w:rsid w:val="00047563"/>
    <w:rsid w:val="00047DF3"/>
    <w:rsid w:val="00050A2B"/>
    <w:rsid w:val="0005118D"/>
    <w:rsid w:val="00052041"/>
    <w:rsid w:val="0005533C"/>
    <w:rsid w:val="00055D6D"/>
    <w:rsid w:val="00057FFB"/>
    <w:rsid w:val="00062E16"/>
    <w:rsid w:val="0006418D"/>
    <w:rsid w:val="00066E5D"/>
    <w:rsid w:val="000724CA"/>
    <w:rsid w:val="000744AD"/>
    <w:rsid w:val="00074525"/>
    <w:rsid w:val="00075B3B"/>
    <w:rsid w:val="00085F65"/>
    <w:rsid w:val="00090487"/>
    <w:rsid w:val="0009204D"/>
    <w:rsid w:val="0009377E"/>
    <w:rsid w:val="0009673E"/>
    <w:rsid w:val="0009726D"/>
    <w:rsid w:val="000A3077"/>
    <w:rsid w:val="000B0B3F"/>
    <w:rsid w:val="000B3939"/>
    <w:rsid w:val="000B4041"/>
    <w:rsid w:val="000B448F"/>
    <w:rsid w:val="000B753D"/>
    <w:rsid w:val="000B7DC0"/>
    <w:rsid w:val="000C059A"/>
    <w:rsid w:val="000C072E"/>
    <w:rsid w:val="000C4B58"/>
    <w:rsid w:val="000C5D85"/>
    <w:rsid w:val="000D082E"/>
    <w:rsid w:val="000D5026"/>
    <w:rsid w:val="000D5173"/>
    <w:rsid w:val="000E66F8"/>
    <w:rsid w:val="000E7395"/>
    <w:rsid w:val="000F0076"/>
    <w:rsid w:val="000F1708"/>
    <w:rsid w:val="000F32C7"/>
    <w:rsid w:val="000F65A1"/>
    <w:rsid w:val="000F7707"/>
    <w:rsid w:val="0010760E"/>
    <w:rsid w:val="001101A0"/>
    <w:rsid w:val="00116F94"/>
    <w:rsid w:val="00117673"/>
    <w:rsid w:val="00117B1D"/>
    <w:rsid w:val="00123A14"/>
    <w:rsid w:val="00124D4C"/>
    <w:rsid w:val="001264DF"/>
    <w:rsid w:val="0013068D"/>
    <w:rsid w:val="00131B1C"/>
    <w:rsid w:val="00131B38"/>
    <w:rsid w:val="00132C0A"/>
    <w:rsid w:val="001343F0"/>
    <w:rsid w:val="00134CDB"/>
    <w:rsid w:val="00136575"/>
    <w:rsid w:val="00146067"/>
    <w:rsid w:val="00146DF4"/>
    <w:rsid w:val="0015006C"/>
    <w:rsid w:val="00150400"/>
    <w:rsid w:val="00150A53"/>
    <w:rsid w:val="00152A8A"/>
    <w:rsid w:val="00152BBE"/>
    <w:rsid w:val="0015348D"/>
    <w:rsid w:val="00162D45"/>
    <w:rsid w:val="00163810"/>
    <w:rsid w:val="0016778D"/>
    <w:rsid w:val="00172768"/>
    <w:rsid w:val="00172B15"/>
    <w:rsid w:val="001741C5"/>
    <w:rsid w:val="00176724"/>
    <w:rsid w:val="00180E6F"/>
    <w:rsid w:val="001843B2"/>
    <w:rsid w:val="00185525"/>
    <w:rsid w:val="001900A1"/>
    <w:rsid w:val="00194181"/>
    <w:rsid w:val="001944F7"/>
    <w:rsid w:val="00195C1F"/>
    <w:rsid w:val="0019617B"/>
    <w:rsid w:val="001A1288"/>
    <w:rsid w:val="001A34A8"/>
    <w:rsid w:val="001B2711"/>
    <w:rsid w:val="001B75C1"/>
    <w:rsid w:val="001B7E31"/>
    <w:rsid w:val="001C11A3"/>
    <w:rsid w:val="001C6995"/>
    <w:rsid w:val="001D193E"/>
    <w:rsid w:val="001D1A3B"/>
    <w:rsid w:val="001D350A"/>
    <w:rsid w:val="001D3A17"/>
    <w:rsid w:val="001D5D1E"/>
    <w:rsid w:val="001E27C2"/>
    <w:rsid w:val="001F0B9B"/>
    <w:rsid w:val="001F1744"/>
    <w:rsid w:val="001F38C0"/>
    <w:rsid w:val="002021EF"/>
    <w:rsid w:val="002027DF"/>
    <w:rsid w:val="00206D6C"/>
    <w:rsid w:val="0021166C"/>
    <w:rsid w:val="0021196B"/>
    <w:rsid w:val="0021428A"/>
    <w:rsid w:val="00214565"/>
    <w:rsid w:val="00215AD2"/>
    <w:rsid w:val="0022035D"/>
    <w:rsid w:val="00226F80"/>
    <w:rsid w:val="00227842"/>
    <w:rsid w:val="00232935"/>
    <w:rsid w:val="00235BF7"/>
    <w:rsid w:val="002465AB"/>
    <w:rsid w:val="00253449"/>
    <w:rsid w:val="00274899"/>
    <w:rsid w:val="00275CD3"/>
    <w:rsid w:val="002771A2"/>
    <w:rsid w:val="00277F4C"/>
    <w:rsid w:val="00282F14"/>
    <w:rsid w:val="00283647"/>
    <w:rsid w:val="0028392F"/>
    <w:rsid w:val="0028523A"/>
    <w:rsid w:val="00290248"/>
    <w:rsid w:val="00294303"/>
    <w:rsid w:val="00294397"/>
    <w:rsid w:val="002A04B9"/>
    <w:rsid w:val="002A078C"/>
    <w:rsid w:val="002A0EE8"/>
    <w:rsid w:val="002A1158"/>
    <w:rsid w:val="002A4F12"/>
    <w:rsid w:val="002B1246"/>
    <w:rsid w:val="002C04B9"/>
    <w:rsid w:val="002C40E6"/>
    <w:rsid w:val="002D301E"/>
    <w:rsid w:val="002E16FC"/>
    <w:rsid w:val="002F2114"/>
    <w:rsid w:val="002F2DF6"/>
    <w:rsid w:val="002F39A7"/>
    <w:rsid w:val="002F58A5"/>
    <w:rsid w:val="003000E6"/>
    <w:rsid w:val="00301397"/>
    <w:rsid w:val="00302699"/>
    <w:rsid w:val="00303554"/>
    <w:rsid w:val="003035CF"/>
    <w:rsid w:val="00304E3F"/>
    <w:rsid w:val="00305CD1"/>
    <w:rsid w:val="003063C5"/>
    <w:rsid w:val="0032182E"/>
    <w:rsid w:val="00327D55"/>
    <w:rsid w:val="003300E5"/>
    <w:rsid w:val="00330881"/>
    <w:rsid w:val="00330F40"/>
    <w:rsid w:val="00331F8C"/>
    <w:rsid w:val="00334B43"/>
    <w:rsid w:val="00337FA6"/>
    <w:rsid w:val="00345016"/>
    <w:rsid w:val="0034792E"/>
    <w:rsid w:val="00351640"/>
    <w:rsid w:val="0035305C"/>
    <w:rsid w:val="0035479D"/>
    <w:rsid w:val="00355D0F"/>
    <w:rsid w:val="00362CF2"/>
    <w:rsid w:val="00363F3E"/>
    <w:rsid w:val="003653D0"/>
    <w:rsid w:val="0036611D"/>
    <w:rsid w:val="00366828"/>
    <w:rsid w:val="00371AF7"/>
    <w:rsid w:val="00380CC2"/>
    <w:rsid w:val="003826AB"/>
    <w:rsid w:val="00383BA6"/>
    <w:rsid w:val="003853A6"/>
    <w:rsid w:val="00392959"/>
    <w:rsid w:val="003966CE"/>
    <w:rsid w:val="003A2A39"/>
    <w:rsid w:val="003A4584"/>
    <w:rsid w:val="003A4830"/>
    <w:rsid w:val="003A7FEA"/>
    <w:rsid w:val="003B53C5"/>
    <w:rsid w:val="003B59F9"/>
    <w:rsid w:val="003C2153"/>
    <w:rsid w:val="003C3033"/>
    <w:rsid w:val="003C5251"/>
    <w:rsid w:val="003C75B3"/>
    <w:rsid w:val="003D34F7"/>
    <w:rsid w:val="003D350F"/>
    <w:rsid w:val="003D58AE"/>
    <w:rsid w:val="003D7BDE"/>
    <w:rsid w:val="003E041C"/>
    <w:rsid w:val="003E345F"/>
    <w:rsid w:val="003E4A02"/>
    <w:rsid w:val="003E4F85"/>
    <w:rsid w:val="003F2AE8"/>
    <w:rsid w:val="003F3631"/>
    <w:rsid w:val="003F41BB"/>
    <w:rsid w:val="003F7575"/>
    <w:rsid w:val="003F76FA"/>
    <w:rsid w:val="00401F4B"/>
    <w:rsid w:val="00402CAC"/>
    <w:rsid w:val="00403A11"/>
    <w:rsid w:val="00403E19"/>
    <w:rsid w:val="00404549"/>
    <w:rsid w:val="00405BD0"/>
    <w:rsid w:val="00406F1C"/>
    <w:rsid w:val="004105EB"/>
    <w:rsid w:val="0041133E"/>
    <w:rsid w:val="00417B0E"/>
    <w:rsid w:val="00423539"/>
    <w:rsid w:val="00424E1E"/>
    <w:rsid w:val="00427779"/>
    <w:rsid w:val="0043173A"/>
    <w:rsid w:val="00434D3A"/>
    <w:rsid w:val="00440E77"/>
    <w:rsid w:val="004551E6"/>
    <w:rsid w:val="00460F0E"/>
    <w:rsid w:val="00460F9E"/>
    <w:rsid w:val="00465841"/>
    <w:rsid w:val="00477D67"/>
    <w:rsid w:val="00484A10"/>
    <w:rsid w:val="00485850"/>
    <w:rsid w:val="00491419"/>
    <w:rsid w:val="0049314D"/>
    <w:rsid w:val="00493C47"/>
    <w:rsid w:val="00494DFF"/>
    <w:rsid w:val="00495B60"/>
    <w:rsid w:val="00496A62"/>
    <w:rsid w:val="004A354B"/>
    <w:rsid w:val="004A3A25"/>
    <w:rsid w:val="004B1CA5"/>
    <w:rsid w:val="004B7BBD"/>
    <w:rsid w:val="004C02BF"/>
    <w:rsid w:val="004C1AC0"/>
    <w:rsid w:val="004C6B4F"/>
    <w:rsid w:val="004D27CA"/>
    <w:rsid w:val="004D31DE"/>
    <w:rsid w:val="004D4F1C"/>
    <w:rsid w:val="004E24A0"/>
    <w:rsid w:val="004E34C8"/>
    <w:rsid w:val="004E6225"/>
    <w:rsid w:val="004E75E8"/>
    <w:rsid w:val="004F11B4"/>
    <w:rsid w:val="004F4B1B"/>
    <w:rsid w:val="00502706"/>
    <w:rsid w:val="005061FF"/>
    <w:rsid w:val="00507580"/>
    <w:rsid w:val="005160BF"/>
    <w:rsid w:val="00516B98"/>
    <w:rsid w:val="00516F85"/>
    <w:rsid w:val="0052240B"/>
    <w:rsid w:val="00525001"/>
    <w:rsid w:val="005273C6"/>
    <w:rsid w:val="00531CBB"/>
    <w:rsid w:val="00531E69"/>
    <w:rsid w:val="005347D8"/>
    <w:rsid w:val="005447C6"/>
    <w:rsid w:val="00544A93"/>
    <w:rsid w:val="00555065"/>
    <w:rsid w:val="005553F8"/>
    <w:rsid w:val="005570F6"/>
    <w:rsid w:val="00560172"/>
    <w:rsid w:val="005633C2"/>
    <w:rsid w:val="005648F0"/>
    <w:rsid w:val="00567F02"/>
    <w:rsid w:val="0057074D"/>
    <w:rsid w:val="00573206"/>
    <w:rsid w:val="00591ECD"/>
    <w:rsid w:val="00592A57"/>
    <w:rsid w:val="00594538"/>
    <w:rsid w:val="00595BD1"/>
    <w:rsid w:val="005A13DD"/>
    <w:rsid w:val="005A14EB"/>
    <w:rsid w:val="005A61F4"/>
    <w:rsid w:val="005B19EA"/>
    <w:rsid w:val="005B394D"/>
    <w:rsid w:val="005B6922"/>
    <w:rsid w:val="005B6BA6"/>
    <w:rsid w:val="005C0237"/>
    <w:rsid w:val="005C66FA"/>
    <w:rsid w:val="005C68B8"/>
    <w:rsid w:val="005E0759"/>
    <w:rsid w:val="005E14CE"/>
    <w:rsid w:val="005E2612"/>
    <w:rsid w:val="005E38A8"/>
    <w:rsid w:val="005E591D"/>
    <w:rsid w:val="005F30AC"/>
    <w:rsid w:val="005F6474"/>
    <w:rsid w:val="006016A3"/>
    <w:rsid w:val="00604175"/>
    <w:rsid w:val="0060565F"/>
    <w:rsid w:val="006062A0"/>
    <w:rsid w:val="00606A81"/>
    <w:rsid w:val="00610759"/>
    <w:rsid w:val="00611525"/>
    <w:rsid w:val="0061184C"/>
    <w:rsid w:val="0061517A"/>
    <w:rsid w:val="00616173"/>
    <w:rsid w:val="00617E53"/>
    <w:rsid w:val="00620AB0"/>
    <w:rsid w:val="00624B18"/>
    <w:rsid w:val="00634132"/>
    <w:rsid w:val="00635307"/>
    <w:rsid w:val="00636A52"/>
    <w:rsid w:val="00637EC4"/>
    <w:rsid w:val="00643F60"/>
    <w:rsid w:val="00645631"/>
    <w:rsid w:val="00650748"/>
    <w:rsid w:val="006514A3"/>
    <w:rsid w:val="00652400"/>
    <w:rsid w:val="00653D16"/>
    <w:rsid w:val="0066135B"/>
    <w:rsid w:val="00665125"/>
    <w:rsid w:val="006666B1"/>
    <w:rsid w:val="006720F7"/>
    <w:rsid w:val="00672181"/>
    <w:rsid w:val="00672795"/>
    <w:rsid w:val="006753FC"/>
    <w:rsid w:val="006841FA"/>
    <w:rsid w:val="00685B67"/>
    <w:rsid w:val="00687F39"/>
    <w:rsid w:val="00691535"/>
    <w:rsid w:val="0069579C"/>
    <w:rsid w:val="00695DA3"/>
    <w:rsid w:val="00696A19"/>
    <w:rsid w:val="006A1710"/>
    <w:rsid w:val="006A2CA6"/>
    <w:rsid w:val="006A6D23"/>
    <w:rsid w:val="006A7D92"/>
    <w:rsid w:val="006B5857"/>
    <w:rsid w:val="006B6382"/>
    <w:rsid w:val="006B7270"/>
    <w:rsid w:val="006B7B92"/>
    <w:rsid w:val="006C398B"/>
    <w:rsid w:val="006C3ECB"/>
    <w:rsid w:val="006C52FE"/>
    <w:rsid w:val="006C7F2F"/>
    <w:rsid w:val="006D0072"/>
    <w:rsid w:val="006D1498"/>
    <w:rsid w:val="006D4703"/>
    <w:rsid w:val="006E04F3"/>
    <w:rsid w:val="006E643F"/>
    <w:rsid w:val="006F0BBB"/>
    <w:rsid w:val="006F4600"/>
    <w:rsid w:val="006F53A7"/>
    <w:rsid w:val="00700E05"/>
    <w:rsid w:val="007039A0"/>
    <w:rsid w:val="00713AE9"/>
    <w:rsid w:val="00714E91"/>
    <w:rsid w:val="00715D92"/>
    <w:rsid w:val="007218F3"/>
    <w:rsid w:val="00721E84"/>
    <w:rsid w:val="007335C9"/>
    <w:rsid w:val="007522EA"/>
    <w:rsid w:val="00756AD9"/>
    <w:rsid w:val="0076378E"/>
    <w:rsid w:val="00766F9F"/>
    <w:rsid w:val="00772221"/>
    <w:rsid w:val="00774F12"/>
    <w:rsid w:val="00776426"/>
    <w:rsid w:val="00776B54"/>
    <w:rsid w:val="007778D3"/>
    <w:rsid w:val="00777F73"/>
    <w:rsid w:val="0078158D"/>
    <w:rsid w:val="00781A2F"/>
    <w:rsid w:val="007823F4"/>
    <w:rsid w:val="007839B5"/>
    <w:rsid w:val="007855E2"/>
    <w:rsid w:val="007900DD"/>
    <w:rsid w:val="00790D7A"/>
    <w:rsid w:val="00792F47"/>
    <w:rsid w:val="0079403E"/>
    <w:rsid w:val="007A280F"/>
    <w:rsid w:val="007A544F"/>
    <w:rsid w:val="007B2680"/>
    <w:rsid w:val="007B4960"/>
    <w:rsid w:val="007B4DF8"/>
    <w:rsid w:val="007B5069"/>
    <w:rsid w:val="007C12CD"/>
    <w:rsid w:val="007C1E73"/>
    <w:rsid w:val="007C477D"/>
    <w:rsid w:val="007C4F9E"/>
    <w:rsid w:val="007D23BC"/>
    <w:rsid w:val="007D339B"/>
    <w:rsid w:val="007D45C4"/>
    <w:rsid w:val="007E321C"/>
    <w:rsid w:val="007E4713"/>
    <w:rsid w:val="007E571E"/>
    <w:rsid w:val="007F0411"/>
    <w:rsid w:val="007F0F2A"/>
    <w:rsid w:val="007F19B6"/>
    <w:rsid w:val="007F2463"/>
    <w:rsid w:val="007F4B8E"/>
    <w:rsid w:val="007F4E5C"/>
    <w:rsid w:val="007F750E"/>
    <w:rsid w:val="0080070C"/>
    <w:rsid w:val="00802366"/>
    <w:rsid w:val="0080410C"/>
    <w:rsid w:val="00804E71"/>
    <w:rsid w:val="008050DE"/>
    <w:rsid w:val="00806022"/>
    <w:rsid w:val="00810AF6"/>
    <w:rsid w:val="0081536A"/>
    <w:rsid w:val="008156CA"/>
    <w:rsid w:val="008305B4"/>
    <w:rsid w:val="008317F7"/>
    <w:rsid w:val="00834853"/>
    <w:rsid w:val="00835331"/>
    <w:rsid w:val="00835429"/>
    <w:rsid w:val="00836A5D"/>
    <w:rsid w:val="0083716D"/>
    <w:rsid w:val="00840252"/>
    <w:rsid w:val="008452D0"/>
    <w:rsid w:val="008500D7"/>
    <w:rsid w:val="00853D96"/>
    <w:rsid w:val="00854AF2"/>
    <w:rsid w:val="008565E2"/>
    <w:rsid w:val="00857CC6"/>
    <w:rsid w:val="0086361A"/>
    <w:rsid w:val="008705FB"/>
    <w:rsid w:val="0087407F"/>
    <w:rsid w:val="008741E1"/>
    <w:rsid w:val="00876E61"/>
    <w:rsid w:val="00877434"/>
    <w:rsid w:val="00880428"/>
    <w:rsid w:val="00881264"/>
    <w:rsid w:val="008847F8"/>
    <w:rsid w:val="0088523D"/>
    <w:rsid w:val="008855B3"/>
    <w:rsid w:val="00885E2E"/>
    <w:rsid w:val="00886F95"/>
    <w:rsid w:val="008928E3"/>
    <w:rsid w:val="0089460A"/>
    <w:rsid w:val="008954FC"/>
    <w:rsid w:val="008A03ED"/>
    <w:rsid w:val="008A4219"/>
    <w:rsid w:val="008A5640"/>
    <w:rsid w:val="008A5D14"/>
    <w:rsid w:val="008A5F45"/>
    <w:rsid w:val="008C22E7"/>
    <w:rsid w:val="008C34C8"/>
    <w:rsid w:val="008D06BD"/>
    <w:rsid w:val="008D27F4"/>
    <w:rsid w:val="008D6825"/>
    <w:rsid w:val="008E19CF"/>
    <w:rsid w:val="008E2B70"/>
    <w:rsid w:val="008E3919"/>
    <w:rsid w:val="008E5CB0"/>
    <w:rsid w:val="008F10A6"/>
    <w:rsid w:val="008F155B"/>
    <w:rsid w:val="008F266E"/>
    <w:rsid w:val="008F4053"/>
    <w:rsid w:val="008F5AE0"/>
    <w:rsid w:val="008F5B27"/>
    <w:rsid w:val="00900F65"/>
    <w:rsid w:val="00902465"/>
    <w:rsid w:val="0090459D"/>
    <w:rsid w:val="00906547"/>
    <w:rsid w:val="009065E7"/>
    <w:rsid w:val="00910C5E"/>
    <w:rsid w:val="00910CC9"/>
    <w:rsid w:val="0091516F"/>
    <w:rsid w:val="00917FC7"/>
    <w:rsid w:val="00920B33"/>
    <w:rsid w:val="0092644C"/>
    <w:rsid w:val="0092692F"/>
    <w:rsid w:val="0093040A"/>
    <w:rsid w:val="00935A95"/>
    <w:rsid w:val="00935C0E"/>
    <w:rsid w:val="009360AC"/>
    <w:rsid w:val="00943B12"/>
    <w:rsid w:val="00943E11"/>
    <w:rsid w:val="00956C42"/>
    <w:rsid w:val="00957AB4"/>
    <w:rsid w:val="00960E28"/>
    <w:rsid w:val="00972782"/>
    <w:rsid w:val="009734B4"/>
    <w:rsid w:val="00973E37"/>
    <w:rsid w:val="009773A0"/>
    <w:rsid w:val="009774E4"/>
    <w:rsid w:val="0098287F"/>
    <w:rsid w:val="00984B17"/>
    <w:rsid w:val="00985605"/>
    <w:rsid w:val="00986395"/>
    <w:rsid w:val="00992915"/>
    <w:rsid w:val="009A0B1B"/>
    <w:rsid w:val="009A18FD"/>
    <w:rsid w:val="009A45F5"/>
    <w:rsid w:val="009A4CC9"/>
    <w:rsid w:val="009A617E"/>
    <w:rsid w:val="009A62A9"/>
    <w:rsid w:val="009A6AC5"/>
    <w:rsid w:val="009B4AF8"/>
    <w:rsid w:val="009C3111"/>
    <w:rsid w:val="009C58B6"/>
    <w:rsid w:val="009C73B7"/>
    <w:rsid w:val="009E256C"/>
    <w:rsid w:val="009E4442"/>
    <w:rsid w:val="009E7CAF"/>
    <w:rsid w:val="009F34C6"/>
    <w:rsid w:val="009F5DE0"/>
    <w:rsid w:val="009F6370"/>
    <w:rsid w:val="009F679B"/>
    <w:rsid w:val="009F6E76"/>
    <w:rsid w:val="00A01020"/>
    <w:rsid w:val="00A050E3"/>
    <w:rsid w:val="00A06A1D"/>
    <w:rsid w:val="00A07C3E"/>
    <w:rsid w:val="00A11296"/>
    <w:rsid w:val="00A13A44"/>
    <w:rsid w:val="00A15314"/>
    <w:rsid w:val="00A228EA"/>
    <w:rsid w:val="00A248D0"/>
    <w:rsid w:val="00A249AA"/>
    <w:rsid w:val="00A25638"/>
    <w:rsid w:val="00A25AD3"/>
    <w:rsid w:val="00A3528A"/>
    <w:rsid w:val="00A36B94"/>
    <w:rsid w:val="00A3722A"/>
    <w:rsid w:val="00A37EF5"/>
    <w:rsid w:val="00A405B2"/>
    <w:rsid w:val="00A446BA"/>
    <w:rsid w:val="00A45F32"/>
    <w:rsid w:val="00A50F82"/>
    <w:rsid w:val="00A55D8B"/>
    <w:rsid w:val="00A61F6B"/>
    <w:rsid w:val="00A648A7"/>
    <w:rsid w:val="00A651BF"/>
    <w:rsid w:val="00A65EB8"/>
    <w:rsid w:val="00A6609E"/>
    <w:rsid w:val="00A71391"/>
    <w:rsid w:val="00A725C9"/>
    <w:rsid w:val="00A72AEB"/>
    <w:rsid w:val="00A771AE"/>
    <w:rsid w:val="00A77C1B"/>
    <w:rsid w:val="00A80DC9"/>
    <w:rsid w:val="00A845EB"/>
    <w:rsid w:val="00A864D0"/>
    <w:rsid w:val="00A9124F"/>
    <w:rsid w:val="00A91603"/>
    <w:rsid w:val="00A94163"/>
    <w:rsid w:val="00A954BC"/>
    <w:rsid w:val="00A964A5"/>
    <w:rsid w:val="00A96E09"/>
    <w:rsid w:val="00AA0F2A"/>
    <w:rsid w:val="00AA22C9"/>
    <w:rsid w:val="00AA3FF3"/>
    <w:rsid w:val="00AB05FE"/>
    <w:rsid w:val="00AB3581"/>
    <w:rsid w:val="00AB3D89"/>
    <w:rsid w:val="00AB65E0"/>
    <w:rsid w:val="00AB6ABD"/>
    <w:rsid w:val="00AC082F"/>
    <w:rsid w:val="00AE13CB"/>
    <w:rsid w:val="00AE31B2"/>
    <w:rsid w:val="00AE3BF6"/>
    <w:rsid w:val="00AF035F"/>
    <w:rsid w:val="00B02FD8"/>
    <w:rsid w:val="00B0358B"/>
    <w:rsid w:val="00B04A3D"/>
    <w:rsid w:val="00B10033"/>
    <w:rsid w:val="00B100C6"/>
    <w:rsid w:val="00B216F0"/>
    <w:rsid w:val="00B21A45"/>
    <w:rsid w:val="00B226BA"/>
    <w:rsid w:val="00B246E6"/>
    <w:rsid w:val="00B24929"/>
    <w:rsid w:val="00B270B7"/>
    <w:rsid w:val="00B27A7E"/>
    <w:rsid w:val="00B27ED7"/>
    <w:rsid w:val="00B30CCA"/>
    <w:rsid w:val="00B34A9B"/>
    <w:rsid w:val="00B36E13"/>
    <w:rsid w:val="00B37BEB"/>
    <w:rsid w:val="00B42324"/>
    <w:rsid w:val="00B42B34"/>
    <w:rsid w:val="00B4310C"/>
    <w:rsid w:val="00B566D0"/>
    <w:rsid w:val="00B57307"/>
    <w:rsid w:val="00B57883"/>
    <w:rsid w:val="00B67FDD"/>
    <w:rsid w:val="00B72FA3"/>
    <w:rsid w:val="00B73F4D"/>
    <w:rsid w:val="00B75F7F"/>
    <w:rsid w:val="00B85C78"/>
    <w:rsid w:val="00B85D29"/>
    <w:rsid w:val="00B90533"/>
    <w:rsid w:val="00B90F6C"/>
    <w:rsid w:val="00B9126E"/>
    <w:rsid w:val="00B9763C"/>
    <w:rsid w:val="00BA29EF"/>
    <w:rsid w:val="00BB2B31"/>
    <w:rsid w:val="00BB6A23"/>
    <w:rsid w:val="00BC0FE7"/>
    <w:rsid w:val="00BC15DC"/>
    <w:rsid w:val="00BC31DA"/>
    <w:rsid w:val="00BC4B17"/>
    <w:rsid w:val="00BC654B"/>
    <w:rsid w:val="00BC6FB1"/>
    <w:rsid w:val="00BD2126"/>
    <w:rsid w:val="00BD3F10"/>
    <w:rsid w:val="00BD5316"/>
    <w:rsid w:val="00BD5495"/>
    <w:rsid w:val="00BD5557"/>
    <w:rsid w:val="00BD5D13"/>
    <w:rsid w:val="00BD5FF2"/>
    <w:rsid w:val="00BE0014"/>
    <w:rsid w:val="00BE3719"/>
    <w:rsid w:val="00BE3CCA"/>
    <w:rsid w:val="00BF6DDC"/>
    <w:rsid w:val="00C0289F"/>
    <w:rsid w:val="00C02CB2"/>
    <w:rsid w:val="00C02D67"/>
    <w:rsid w:val="00C05943"/>
    <w:rsid w:val="00C05F04"/>
    <w:rsid w:val="00C13BE5"/>
    <w:rsid w:val="00C153CB"/>
    <w:rsid w:val="00C1705E"/>
    <w:rsid w:val="00C202A3"/>
    <w:rsid w:val="00C2097E"/>
    <w:rsid w:val="00C23355"/>
    <w:rsid w:val="00C33873"/>
    <w:rsid w:val="00C36316"/>
    <w:rsid w:val="00C40EE4"/>
    <w:rsid w:val="00C46354"/>
    <w:rsid w:val="00C46C39"/>
    <w:rsid w:val="00C47376"/>
    <w:rsid w:val="00C51C73"/>
    <w:rsid w:val="00C57122"/>
    <w:rsid w:val="00C648CE"/>
    <w:rsid w:val="00C661DC"/>
    <w:rsid w:val="00C674F7"/>
    <w:rsid w:val="00C7408A"/>
    <w:rsid w:val="00C75D46"/>
    <w:rsid w:val="00C769E5"/>
    <w:rsid w:val="00C778F1"/>
    <w:rsid w:val="00C822C4"/>
    <w:rsid w:val="00C82835"/>
    <w:rsid w:val="00C82899"/>
    <w:rsid w:val="00C90979"/>
    <w:rsid w:val="00C933EC"/>
    <w:rsid w:val="00C96A98"/>
    <w:rsid w:val="00C97819"/>
    <w:rsid w:val="00CA285A"/>
    <w:rsid w:val="00CA4EF6"/>
    <w:rsid w:val="00CA79BC"/>
    <w:rsid w:val="00CB20E9"/>
    <w:rsid w:val="00CB3248"/>
    <w:rsid w:val="00CB5E27"/>
    <w:rsid w:val="00CC16B4"/>
    <w:rsid w:val="00CC1FBB"/>
    <w:rsid w:val="00CC5AE1"/>
    <w:rsid w:val="00CC6114"/>
    <w:rsid w:val="00CD05BC"/>
    <w:rsid w:val="00CD2256"/>
    <w:rsid w:val="00CD26A8"/>
    <w:rsid w:val="00CD2DFE"/>
    <w:rsid w:val="00CD3E0C"/>
    <w:rsid w:val="00CD57BA"/>
    <w:rsid w:val="00CE0374"/>
    <w:rsid w:val="00CE1CEF"/>
    <w:rsid w:val="00CE3DFF"/>
    <w:rsid w:val="00CE42F5"/>
    <w:rsid w:val="00CE4EEA"/>
    <w:rsid w:val="00CE77ED"/>
    <w:rsid w:val="00CF0C8F"/>
    <w:rsid w:val="00CF3CA4"/>
    <w:rsid w:val="00CF3E3D"/>
    <w:rsid w:val="00CF60F2"/>
    <w:rsid w:val="00D01BB0"/>
    <w:rsid w:val="00D13BEA"/>
    <w:rsid w:val="00D149CF"/>
    <w:rsid w:val="00D152DE"/>
    <w:rsid w:val="00D17FD1"/>
    <w:rsid w:val="00D20ED6"/>
    <w:rsid w:val="00D21645"/>
    <w:rsid w:val="00D222FF"/>
    <w:rsid w:val="00D26A0B"/>
    <w:rsid w:val="00D305F0"/>
    <w:rsid w:val="00D313B8"/>
    <w:rsid w:val="00D32D17"/>
    <w:rsid w:val="00D376C6"/>
    <w:rsid w:val="00D45731"/>
    <w:rsid w:val="00D51617"/>
    <w:rsid w:val="00D5796E"/>
    <w:rsid w:val="00D6039A"/>
    <w:rsid w:val="00D60F5F"/>
    <w:rsid w:val="00D637BD"/>
    <w:rsid w:val="00D6468C"/>
    <w:rsid w:val="00D64ABF"/>
    <w:rsid w:val="00D82F0E"/>
    <w:rsid w:val="00D87FB1"/>
    <w:rsid w:val="00D93C30"/>
    <w:rsid w:val="00D93D43"/>
    <w:rsid w:val="00D96041"/>
    <w:rsid w:val="00DA0D9D"/>
    <w:rsid w:val="00DA1E3E"/>
    <w:rsid w:val="00DA3C48"/>
    <w:rsid w:val="00DA733D"/>
    <w:rsid w:val="00DB197F"/>
    <w:rsid w:val="00DB5C98"/>
    <w:rsid w:val="00DB62EC"/>
    <w:rsid w:val="00DB75B5"/>
    <w:rsid w:val="00DB7EB2"/>
    <w:rsid w:val="00DB7FDB"/>
    <w:rsid w:val="00DC02ED"/>
    <w:rsid w:val="00DC5D13"/>
    <w:rsid w:val="00DC6BF3"/>
    <w:rsid w:val="00DD042E"/>
    <w:rsid w:val="00DD10BF"/>
    <w:rsid w:val="00DD2F91"/>
    <w:rsid w:val="00DD7043"/>
    <w:rsid w:val="00DD7CD6"/>
    <w:rsid w:val="00DE265B"/>
    <w:rsid w:val="00DE3033"/>
    <w:rsid w:val="00DE5FDE"/>
    <w:rsid w:val="00DE6989"/>
    <w:rsid w:val="00DF5ECD"/>
    <w:rsid w:val="00E01E27"/>
    <w:rsid w:val="00E021B4"/>
    <w:rsid w:val="00E02214"/>
    <w:rsid w:val="00E07133"/>
    <w:rsid w:val="00E17203"/>
    <w:rsid w:val="00E17B40"/>
    <w:rsid w:val="00E24512"/>
    <w:rsid w:val="00E26F82"/>
    <w:rsid w:val="00E27144"/>
    <w:rsid w:val="00E3019A"/>
    <w:rsid w:val="00E303C4"/>
    <w:rsid w:val="00E327C5"/>
    <w:rsid w:val="00E335AD"/>
    <w:rsid w:val="00E413D1"/>
    <w:rsid w:val="00E42DAD"/>
    <w:rsid w:val="00E437DB"/>
    <w:rsid w:val="00E465B8"/>
    <w:rsid w:val="00E47D5B"/>
    <w:rsid w:val="00E51047"/>
    <w:rsid w:val="00E52299"/>
    <w:rsid w:val="00E57C98"/>
    <w:rsid w:val="00E57E04"/>
    <w:rsid w:val="00E57E25"/>
    <w:rsid w:val="00E62AAD"/>
    <w:rsid w:val="00E72206"/>
    <w:rsid w:val="00E72578"/>
    <w:rsid w:val="00E7361B"/>
    <w:rsid w:val="00E74BB8"/>
    <w:rsid w:val="00E80F25"/>
    <w:rsid w:val="00E90509"/>
    <w:rsid w:val="00EA113B"/>
    <w:rsid w:val="00EA45AB"/>
    <w:rsid w:val="00EA4EE1"/>
    <w:rsid w:val="00EB49C5"/>
    <w:rsid w:val="00EB64EB"/>
    <w:rsid w:val="00EB688D"/>
    <w:rsid w:val="00EC0F6F"/>
    <w:rsid w:val="00ED3796"/>
    <w:rsid w:val="00ED65FC"/>
    <w:rsid w:val="00EE0A2B"/>
    <w:rsid w:val="00EE1DCF"/>
    <w:rsid w:val="00EE4EFB"/>
    <w:rsid w:val="00EE5B34"/>
    <w:rsid w:val="00EF2182"/>
    <w:rsid w:val="00EF5AD7"/>
    <w:rsid w:val="00EF63CC"/>
    <w:rsid w:val="00EF776A"/>
    <w:rsid w:val="00F01FA2"/>
    <w:rsid w:val="00F03305"/>
    <w:rsid w:val="00F04847"/>
    <w:rsid w:val="00F058F5"/>
    <w:rsid w:val="00F108E7"/>
    <w:rsid w:val="00F10968"/>
    <w:rsid w:val="00F131A0"/>
    <w:rsid w:val="00F133CC"/>
    <w:rsid w:val="00F13C85"/>
    <w:rsid w:val="00F2280D"/>
    <w:rsid w:val="00F25898"/>
    <w:rsid w:val="00F321D3"/>
    <w:rsid w:val="00F332DB"/>
    <w:rsid w:val="00F3356F"/>
    <w:rsid w:val="00F34351"/>
    <w:rsid w:val="00F3464D"/>
    <w:rsid w:val="00F3531E"/>
    <w:rsid w:val="00F3544F"/>
    <w:rsid w:val="00F358F6"/>
    <w:rsid w:val="00F40E57"/>
    <w:rsid w:val="00F453DB"/>
    <w:rsid w:val="00F45B00"/>
    <w:rsid w:val="00F464DE"/>
    <w:rsid w:val="00F472D2"/>
    <w:rsid w:val="00F53B4A"/>
    <w:rsid w:val="00F53D08"/>
    <w:rsid w:val="00F5755F"/>
    <w:rsid w:val="00F64813"/>
    <w:rsid w:val="00F657CC"/>
    <w:rsid w:val="00F66A05"/>
    <w:rsid w:val="00F67767"/>
    <w:rsid w:val="00F707B1"/>
    <w:rsid w:val="00F76247"/>
    <w:rsid w:val="00F82E4B"/>
    <w:rsid w:val="00F9007F"/>
    <w:rsid w:val="00F9183E"/>
    <w:rsid w:val="00F91AE2"/>
    <w:rsid w:val="00F91B1A"/>
    <w:rsid w:val="00F91FB4"/>
    <w:rsid w:val="00F9301F"/>
    <w:rsid w:val="00F942C7"/>
    <w:rsid w:val="00F95362"/>
    <w:rsid w:val="00F96CF0"/>
    <w:rsid w:val="00F972FD"/>
    <w:rsid w:val="00FA017E"/>
    <w:rsid w:val="00FA1FE9"/>
    <w:rsid w:val="00FA3A10"/>
    <w:rsid w:val="00FB1983"/>
    <w:rsid w:val="00FB2CC0"/>
    <w:rsid w:val="00FB58A8"/>
    <w:rsid w:val="00FC1E59"/>
    <w:rsid w:val="00FC4BFE"/>
    <w:rsid w:val="00FC76AF"/>
    <w:rsid w:val="00FD0A88"/>
    <w:rsid w:val="00FD0BE5"/>
    <w:rsid w:val="00FD1CE8"/>
    <w:rsid w:val="00FD32E7"/>
    <w:rsid w:val="00FD3861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5B57BD"/>
  <w15:chartTrackingRefBased/>
  <w15:docId w15:val="{D9A20022-A000-4935-8E81-31421B326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AF2"/>
    <w:pPr>
      <w:bidi/>
      <w:spacing w:after="0" w:line="276" w:lineRule="auto"/>
      <w:jc w:val="both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1">
    <w:name w:val="heading 1"/>
    <w:aliases w:val="عنوان رئيسي"/>
    <w:basedOn w:val="a"/>
    <w:next w:val="a"/>
    <w:link w:val="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3">
    <w:name w:val="heading 3"/>
    <w:basedOn w:val="a"/>
    <w:next w:val="a"/>
    <w:link w:val="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link w:val="Char1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0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0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a7">
    <w:name w:val="No Spacing"/>
    <w:aliases w:val="عنوان فقرة"/>
    <w:link w:val="Char2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1Char">
    <w:name w:val="العنوان 1 Char"/>
    <w:aliases w:val="عنوان رئيسي Char"/>
    <w:basedOn w:val="a0"/>
    <w:link w:val="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2Char">
    <w:name w:val="عنوان 2 Char"/>
    <w:basedOn w:val="a0"/>
    <w:link w:val="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3Char">
    <w:name w:val="عنوان 3 Char"/>
    <w:basedOn w:val="a0"/>
    <w:link w:val="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D5796E"/>
    <w:pPr>
      <w:spacing w:after="100"/>
      <w:ind w:left="280"/>
    </w:pPr>
  </w:style>
  <w:style w:type="table" w:customStyle="1" w:styleId="TableGrid">
    <w:name w:val="TableGrid"/>
    <w:rsid w:val="009E7CAF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Normal (Web)"/>
    <w:basedOn w:val="a"/>
    <w:uiPriority w:val="99"/>
    <w:unhideWhenUsed/>
    <w:rsid w:val="00B100C6"/>
    <w:pPr>
      <w:bidi w:val="0"/>
      <w:spacing w:before="100" w:beforeAutospacing="1" w:after="100" w:afterAutospacing="1" w:line="240" w:lineRule="auto"/>
      <w:jc w:val="left"/>
    </w:pPr>
    <w:rPr>
      <w:rFonts w:eastAsiaTheme="minorEastAsia" w:cs="Times New Roman"/>
      <w:color w:val="auto"/>
      <w:sz w:val="24"/>
      <w:szCs w:val="24"/>
    </w:rPr>
  </w:style>
  <w:style w:type="paragraph" w:styleId="aa">
    <w:name w:val="Balloon Text"/>
    <w:basedOn w:val="a"/>
    <w:link w:val="Char3"/>
    <w:uiPriority w:val="99"/>
    <w:semiHidden/>
    <w:unhideWhenUsed/>
    <w:rsid w:val="00152BBE"/>
    <w:pPr>
      <w:spacing w:line="240" w:lineRule="auto"/>
      <w:jc w:val="left"/>
    </w:pPr>
    <w:rPr>
      <w:rFonts w:ascii="Tahoma" w:hAnsi="Tahoma" w:cs="Tahoma"/>
      <w:color w:val="auto"/>
      <w:sz w:val="16"/>
      <w:szCs w:val="16"/>
    </w:rPr>
  </w:style>
  <w:style w:type="character" w:customStyle="1" w:styleId="Char3">
    <w:name w:val="نص في بالون Char"/>
    <w:basedOn w:val="a0"/>
    <w:link w:val="aa"/>
    <w:uiPriority w:val="99"/>
    <w:semiHidden/>
    <w:rsid w:val="00152BBE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Char"/>
    <w:uiPriority w:val="99"/>
    <w:semiHidden/>
    <w:unhideWhenUsed/>
    <w:rsid w:val="006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line="240" w:lineRule="auto"/>
      <w:jc w:val="left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Char">
    <w:name w:val="بتنسيق HTML مسبق Char"/>
    <w:basedOn w:val="a0"/>
    <w:link w:val="HTML"/>
    <w:uiPriority w:val="99"/>
    <w:semiHidden/>
    <w:rsid w:val="006A2CA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6A2CA6"/>
  </w:style>
  <w:style w:type="paragraph" w:customStyle="1" w:styleId="ab">
    <w:name w:val="بيان"/>
    <w:basedOn w:val="a"/>
    <w:link w:val="Char4"/>
    <w:rsid w:val="00C822C4"/>
    <w:rPr>
      <w:color w:val="C00000"/>
    </w:rPr>
  </w:style>
  <w:style w:type="paragraph" w:customStyle="1" w:styleId="bold">
    <w:name w:val="bold"/>
    <w:basedOn w:val="a7"/>
    <w:link w:val="boldChar"/>
    <w:qFormat/>
    <w:rsid w:val="0061184C"/>
    <w:rPr>
      <w:color w:val="C00000"/>
    </w:rPr>
  </w:style>
  <w:style w:type="character" w:customStyle="1" w:styleId="Char4">
    <w:name w:val="بيان Char"/>
    <w:basedOn w:val="a0"/>
    <w:link w:val="ab"/>
    <w:rsid w:val="00C822C4"/>
    <w:rPr>
      <w:rFonts w:ascii="Times New Roman" w:hAnsi="Times New Roman" w:cs="Sakkal Majalla"/>
      <w:color w:val="C00000"/>
      <w:sz w:val="28"/>
      <w:szCs w:val="34"/>
    </w:rPr>
  </w:style>
  <w:style w:type="character" w:customStyle="1" w:styleId="Char2">
    <w:name w:val="بلا تباعد Char"/>
    <w:aliases w:val="عنوان فقرة Char"/>
    <w:basedOn w:val="a0"/>
    <w:link w:val="a7"/>
    <w:uiPriority w:val="1"/>
    <w:rsid w:val="0061184C"/>
    <w:rPr>
      <w:rFonts w:ascii="Adobe Arabic" w:hAnsi="Adobe Arabic" w:cs="Adobe Arabic"/>
      <w:bCs/>
      <w:sz w:val="36"/>
      <w:szCs w:val="36"/>
    </w:rPr>
  </w:style>
  <w:style w:type="character" w:customStyle="1" w:styleId="boldChar">
    <w:name w:val="bold Char"/>
    <w:basedOn w:val="Char2"/>
    <w:link w:val="bold"/>
    <w:rsid w:val="0061184C"/>
    <w:rPr>
      <w:rFonts w:ascii="Adobe Arabic" w:hAnsi="Adobe Arabic" w:cs="Adobe Arabic"/>
      <w:bCs/>
      <w:color w:val="C00000"/>
      <w:sz w:val="36"/>
      <w:szCs w:val="36"/>
    </w:rPr>
  </w:style>
  <w:style w:type="paragraph" w:customStyle="1" w:styleId="ac">
    <w:name w:val="ابيض"/>
    <w:basedOn w:val="a7"/>
    <w:link w:val="Char5"/>
    <w:qFormat/>
    <w:rsid w:val="00403E19"/>
    <w:rPr>
      <w:color w:val="FFFFFF" w:themeColor="background1"/>
    </w:rPr>
  </w:style>
  <w:style w:type="character" w:customStyle="1" w:styleId="Char5">
    <w:name w:val="ابيض Char"/>
    <w:basedOn w:val="Char2"/>
    <w:link w:val="ac"/>
    <w:rsid w:val="00403E19"/>
    <w:rPr>
      <w:rFonts w:ascii="Adobe Arabic" w:hAnsi="Adobe Arabic" w:cs="Adobe Arabic"/>
      <w:bCs/>
      <w:color w:val="FFFFFF" w:themeColor="background1"/>
      <w:sz w:val="36"/>
      <w:szCs w:val="36"/>
    </w:rPr>
  </w:style>
  <w:style w:type="character" w:customStyle="1" w:styleId="Char1">
    <w:name w:val="سرد الفقرات Char"/>
    <w:link w:val="a5"/>
    <w:uiPriority w:val="34"/>
    <w:locked/>
    <w:rsid w:val="00781A2F"/>
    <w:rPr>
      <w:color w:val="000000" w:themeColor="text1"/>
    </w:rPr>
  </w:style>
  <w:style w:type="paragraph" w:customStyle="1" w:styleId="ad">
    <w:name w:val="فقرة"/>
    <w:basedOn w:val="a7"/>
    <w:link w:val="Char6"/>
    <w:qFormat/>
    <w:rsid w:val="007D339B"/>
    <w:pPr>
      <w:spacing w:line="360" w:lineRule="auto"/>
      <w:jc w:val="both"/>
    </w:pPr>
    <w:rPr>
      <w:b/>
      <w:bCs w:val="0"/>
    </w:rPr>
  </w:style>
  <w:style w:type="character" w:customStyle="1" w:styleId="Char6">
    <w:name w:val="فقرة Char"/>
    <w:basedOn w:val="a0"/>
    <w:link w:val="ad"/>
    <w:rsid w:val="007D339B"/>
    <w:rPr>
      <w:rFonts w:ascii="Adobe Arabic" w:hAnsi="Adobe Arabic" w:cs="Adobe Arabic"/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9.jpg"/><Relationship Id="rId13" Type="http://schemas.openxmlformats.org/officeDocument/2006/relationships/image" Target="media/image14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3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1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5.pn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575;&#1604;&#1571;&#1585;&#1588;&#1610;&#1601;2\&#1605;&#1580;&#1604;&#1583;%20&#1580;&#1583;&#1610;&#1583;%20&#8235;&#8236;\&#8235;&#1606;&#1605;&#1608;&#1584;&#1580;%20&#1605;&#1583;&#1585;&#1576;%20-%20&#1606;&#1587;&#1582;&#1577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A8B21907-B02F-4AE0-BA99-961A29060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‫نموذج مدرب - نسخة</Template>
  <TotalTime>611</TotalTime>
  <Pages>5</Pages>
  <Words>357</Words>
  <Characters>2037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Maher Fattouh</dc:creator>
  <cp:keywords/>
  <dc:description/>
  <cp:lastModifiedBy>Dawlia Training</cp:lastModifiedBy>
  <cp:revision>62</cp:revision>
  <cp:lastPrinted>2024-04-01T20:23:00Z</cp:lastPrinted>
  <dcterms:created xsi:type="dcterms:W3CDTF">2022-12-26T14:22:00Z</dcterms:created>
  <dcterms:modified xsi:type="dcterms:W3CDTF">2026-08-30T11:54:00Z</dcterms:modified>
</cp:coreProperties>
</file>